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301" w:rsidRPr="000A2301" w:rsidRDefault="000A2301" w:rsidP="000A2301">
      <w:pPr>
        <w:pStyle w:val="Titel"/>
      </w:pPr>
      <w:r w:rsidRPr="000A2301">
        <w:t xml:space="preserve">Isolationsprüfgerät mit 1.2/50µs Stossspannungen bis 30kV </w:t>
      </w:r>
      <w:r>
        <w:t>von EMC PARTNER AG</w:t>
      </w:r>
    </w:p>
    <w:p w:rsidR="00376FA3" w:rsidRPr="00867A6D" w:rsidRDefault="000F58A0" w:rsidP="00376FA3">
      <w:pPr>
        <w:pStyle w:val="Titel"/>
        <w:rPr>
          <w:rFonts w:ascii="Fira Sans Light" w:hAnsi="Fira Sans Light"/>
          <w:b w:val="0"/>
          <w:sz w:val="20"/>
          <w:szCs w:val="28"/>
        </w:rPr>
      </w:pPr>
      <w:r w:rsidRPr="00867A6D">
        <w:rPr>
          <w:rFonts w:ascii="Fira Sans Light" w:hAnsi="Fira Sans Light"/>
          <w:b w:val="0"/>
          <w:sz w:val="20"/>
          <w:szCs w:val="28"/>
        </w:rPr>
        <w:t>Publikationsdatum</w:t>
      </w:r>
      <w:r w:rsidR="00376FA3" w:rsidRPr="00867A6D">
        <w:rPr>
          <w:rFonts w:ascii="Fira Sans Light" w:hAnsi="Fira Sans Light"/>
          <w:b w:val="0"/>
          <w:sz w:val="20"/>
          <w:szCs w:val="28"/>
        </w:rPr>
        <w:t>:</w:t>
      </w:r>
      <w:r w:rsidR="00376FA3" w:rsidRPr="00867A6D">
        <w:rPr>
          <w:rFonts w:ascii="Fira Sans Light" w:hAnsi="Fira Sans Light"/>
          <w:b w:val="0"/>
          <w:sz w:val="20"/>
          <w:szCs w:val="28"/>
        </w:rPr>
        <w:tab/>
        <w:t>24.11.2022</w:t>
      </w:r>
    </w:p>
    <w:p w:rsidR="00376FA3" w:rsidRPr="00867A6D" w:rsidRDefault="00867A6D" w:rsidP="00376FA3">
      <w:pPr>
        <w:pStyle w:val="Titel"/>
        <w:rPr>
          <w:rFonts w:ascii="Fira Sans Light" w:hAnsi="Fira Sans Light"/>
          <w:b w:val="0"/>
          <w:sz w:val="20"/>
          <w:szCs w:val="28"/>
        </w:rPr>
      </w:pPr>
      <w:r w:rsidRPr="00867A6D">
        <w:rPr>
          <w:rFonts w:ascii="Fira Sans Light" w:hAnsi="Fira Sans Light"/>
          <w:b w:val="0"/>
          <w:sz w:val="20"/>
          <w:szCs w:val="28"/>
        </w:rPr>
        <w:t>Kontaktinformat</w:t>
      </w:r>
      <w:r>
        <w:rPr>
          <w:rFonts w:ascii="Fira Sans Light" w:hAnsi="Fira Sans Light"/>
          <w:b w:val="0"/>
          <w:sz w:val="20"/>
          <w:szCs w:val="28"/>
        </w:rPr>
        <w:t>io</w:t>
      </w:r>
      <w:r w:rsidR="000F58A0" w:rsidRPr="00867A6D">
        <w:rPr>
          <w:rFonts w:ascii="Fira Sans Light" w:hAnsi="Fira Sans Light"/>
          <w:b w:val="0"/>
          <w:sz w:val="20"/>
          <w:szCs w:val="28"/>
        </w:rPr>
        <w:t>nen:</w:t>
      </w:r>
      <w:r w:rsidR="00376FA3" w:rsidRPr="00867A6D">
        <w:rPr>
          <w:rFonts w:ascii="Fira Sans Light" w:hAnsi="Fira Sans Light"/>
          <w:b w:val="0"/>
          <w:sz w:val="20"/>
          <w:szCs w:val="28"/>
        </w:rPr>
        <w:tab/>
        <w:t>EMC PARTNER AG</w:t>
      </w:r>
      <w:r w:rsidR="00376FA3" w:rsidRPr="00867A6D">
        <w:rPr>
          <w:rFonts w:ascii="Fira Sans Light" w:hAnsi="Fira Sans Light"/>
          <w:b w:val="0"/>
          <w:sz w:val="20"/>
          <w:szCs w:val="28"/>
        </w:rPr>
        <w:br/>
      </w:r>
      <w:r w:rsidR="00376FA3" w:rsidRPr="00867A6D">
        <w:rPr>
          <w:rFonts w:ascii="Fira Sans Light" w:hAnsi="Fira Sans Light"/>
          <w:b w:val="0"/>
          <w:sz w:val="20"/>
          <w:szCs w:val="28"/>
        </w:rPr>
        <w:tab/>
        <w:t>Baselstrasse 160</w:t>
      </w:r>
      <w:r w:rsidR="00376FA3" w:rsidRPr="00867A6D">
        <w:rPr>
          <w:rFonts w:ascii="Fira Sans Light" w:hAnsi="Fira Sans Light"/>
          <w:b w:val="0"/>
          <w:sz w:val="20"/>
          <w:szCs w:val="28"/>
        </w:rPr>
        <w:br/>
      </w:r>
      <w:r w:rsidR="00376FA3" w:rsidRPr="00867A6D">
        <w:rPr>
          <w:rFonts w:ascii="Fira Sans Light" w:hAnsi="Fira Sans Light"/>
          <w:b w:val="0"/>
          <w:sz w:val="20"/>
          <w:szCs w:val="28"/>
        </w:rPr>
        <w:tab/>
        <w:t xml:space="preserve">CH – 4242 Laufen, </w:t>
      </w:r>
      <w:proofErr w:type="spellStart"/>
      <w:r w:rsidR="00376FA3" w:rsidRPr="00867A6D">
        <w:rPr>
          <w:rFonts w:ascii="Fira Sans Light" w:hAnsi="Fira Sans Light"/>
          <w:b w:val="0"/>
          <w:sz w:val="20"/>
          <w:szCs w:val="28"/>
        </w:rPr>
        <w:t>Switzerland</w:t>
      </w:r>
      <w:proofErr w:type="spellEnd"/>
    </w:p>
    <w:p w:rsidR="00376FA3" w:rsidRPr="00867A6D" w:rsidRDefault="00376FA3" w:rsidP="00376FA3">
      <w:pPr>
        <w:pStyle w:val="Titel"/>
        <w:rPr>
          <w:rFonts w:ascii="Fira Sans Light" w:hAnsi="Fira Sans Light"/>
          <w:b w:val="0"/>
          <w:sz w:val="20"/>
          <w:szCs w:val="28"/>
        </w:rPr>
      </w:pPr>
      <w:r w:rsidRPr="00867A6D">
        <w:rPr>
          <w:rFonts w:ascii="Fira Sans Light" w:hAnsi="Fira Sans Light"/>
          <w:b w:val="0"/>
          <w:sz w:val="20"/>
          <w:szCs w:val="28"/>
        </w:rPr>
        <w:tab/>
        <w:t>Mr. Daniel Kern / Ms. Asma Bedioui</w:t>
      </w:r>
      <w:r w:rsidRPr="00867A6D">
        <w:rPr>
          <w:rFonts w:ascii="Fira Sans Light" w:hAnsi="Fira Sans Light"/>
          <w:b w:val="0"/>
          <w:sz w:val="20"/>
          <w:szCs w:val="28"/>
        </w:rPr>
        <w:br/>
      </w:r>
      <w:r w:rsidRPr="00867A6D">
        <w:rPr>
          <w:rFonts w:ascii="Fira Sans Light" w:hAnsi="Fira Sans Light"/>
          <w:b w:val="0"/>
          <w:sz w:val="20"/>
          <w:szCs w:val="28"/>
        </w:rPr>
        <w:tab/>
        <w:t>+41 61 775 20 35 / 55</w:t>
      </w:r>
    </w:p>
    <w:p w:rsidR="00376FA3" w:rsidRPr="00867A6D" w:rsidRDefault="00376FA3" w:rsidP="009A6B7D">
      <w:pPr>
        <w:pStyle w:val="KeinLeerraum"/>
        <w:rPr>
          <w:rFonts w:ascii="Fira Sans Light" w:hAnsi="Fira Sans Light"/>
          <w:szCs w:val="24"/>
        </w:rPr>
      </w:pPr>
    </w:p>
    <w:p w:rsidR="00376FA3" w:rsidRPr="00867A6D" w:rsidRDefault="00376FA3" w:rsidP="009A6B7D">
      <w:pPr>
        <w:pStyle w:val="KeinLeerraum"/>
        <w:rPr>
          <w:rFonts w:ascii="Fira Sans Light" w:hAnsi="Fira Sans Light"/>
          <w:szCs w:val="24"/>
        </w:rPr>
      </w:pPr>
    </w:p>
    <w:p w:rsidR="00376FA3" w:rsidRPr="00867A6D" w:rsidRDefault="000F58A0" w:rsidP="009A6B7D">
      <w:pPr>
        <w:pStyle w:val="KeinLeerraum"/>
        <w:rPr>
          <w:rFonts w:ascii="Fira Sans Light" w:hAnsi="Fira Sans Light"/>
          <w:b/>
          <w:szCs w:val="24"/>
        </w:rPr>
      </w:pPr>
      <w:r w:rsidRPr="00867A6D">
        <w:rPr>
          <w:rFonts w:ascii="Fira Sans Light" w:hAnsi="Fira Sans Light"/>
          <w:b/>
          <w:szCs w:val="24"/>
        </w:rPr>
        <w:t>Zusammenfassung</w:t>
      </w:r>
    </w:p>
    <w:p w:rsidR="000F58A0" w:rsidRPr="00867A6D" w:rsidRDefault="000F58A0" w:rsidP="009A6B7D">
      <w:pPr>
        <w:pStyle w:val="KeinLeerraum"/>
        <w:rPr>
          <w:rFonts w:ascii="Fira Sans Light" w:hAnsi="Fira Sans Light"/>
          <w:b/>
          <w:szCs w:val="24"/>
        </w:rPr>
      </w:pPr>
    </w:p>
    <w:p w:rsidR="009A6B7D" w:rsidRPr="00867A6D" w:rsidRDefault="000A2301" w:rsidP="009A6B7D">
      <w:pPr>
        <w:pStyle w:val="KeinLeerraum"/>
      </w:pPr>
      <w:r w:rsidRPr="00867A6D">
        <w:t>Die neue Generation des Isolationstesters bis 30kV</w:t>
      </w:r>
    </w:p>
    <w:p w:rsidR="000A2301" w:rsidRPr="00867A6D" w:rsidRDefault="000A2301" w:rsidP="009A6B7D">
      <w:pPr>
        <w:pStyle w:val="KeinLeerraum"/>
        <w:rPr>
          <w:rFonts w:ascii="Fira Sans Light" w:hAnsi="Fira Sans Light"/>
          <w:szCs w:val="24"/>
        </w:rPr>
      </w:pPr>
    </w:p>
    <w:p w:rsidR="00376FA3" w:rsidRPr="00867A6D" w:rsidRDefault="000F58A0" w:rsidP="009A6B7D">
      <w:pPr>
        <w:pStyle w:val="KeinLeerraum"/>
        <w:rPr>
          <w:rStyle w:val="Hervorhebung"/>
          <w:rFonts w:ascii="Fira Sans Light" w:hAnsi="Fira Sans Light"/>
          <w:i w:val="0"/>
          <w:color w:val="000000" w:themeColor="text1"/>
          <w:szCs w:val="24"/>
        </w:rPr>
      </w:pPr>
      <w:r w:rsidRPr="00867A6D">
        <w:rPr>
          <w:rFonts w:ascii="Fira Sans Light" w:hAnsi="Fira Sans Light"/>
          <w:b/>
          <w:szCs w:val="24"/>
        </w:rPr>
        <w:t>Pressetext</w:t>
      </w:r>
    </w:p>
    <w:p w:rsidR="00376FA3" w:rsidRPr="00867A6D" w:rsidRDefault="00376FA3" w:rsidP="009A6B7D">
      <w:pPr>
        <w:pStyle w:val="KeinLeerraum"/>
        <w:rPr>
          <w:rStyle w:val="Hervorhebung"/>
          <w:rFonts w:ascii="Fira Sans Light" w:hAnsi="Fira Sans Light"/>
          <w:i w:val="0"/>
          <w:color w:val="000000" w:themeColor="text1"/>
          <w:szCs w:val="24"/>
        </w:rPr>
      </w:pPr>
    </w:p>
    <w:p w:rsidR="000A2301" w:rsidRPr="00867A6D" w:rsidRDefault="000A2301" w:rsidP="000A2301">
      <w:pPr>
        <w:pStyle w:val="KeinLeerraum"/>
        <w:rPr>
          <w:rFonts w:ascii="Fira Sans Light" w:hAnsi="Fira Sans Light"/>
          <w:szCs w:val="24"/>
        </w:rPr>
      </w:pPr>
      <w:r w:rsidRPr="00867A6D">
        <w:rPr>
          <w:rFonts w:ascii="Fira Sans Light" w:hAnsi="Fira Sans Light"/>
          <w:szCs w:val="24"/>
        </w:rPr>
        <w:t xml:space="preserve">Isolationsprüfgerät mit 1.2/50µs Stossspannungen von 500V bis 30kV. Die eingebaute Überschlagserkennung misst entweder am Prüfgerät oder direkt am Prüfling (EUT). Der INS-1250 kann mit </w:t>
      </w:r>
      <w:r w:rsidR="00D56FD4">
        <w:rPr>
          <w:rFonts w:ascii="Fira Sans Light" w:hAnsi="Fira Sans Light"/>
          <w:szCs w:val="24"/>
        </w:rPr>
        <w:t>optionalen Impedanzen von bis zu 5k</w:t>
      </w:r>
      <w:r w:rsidR="00D56FD4" w:rsidRPr="00D56FD4">
        <w:rPr>
          <w:rFonts w:ascii="Fira Sans Light" w:hAnsi="Fira Sans Light"/>
          <w:szCs w:val="24"/>
        </w:rPr>
        <w:t>Ω</w:t>
      </w:r>
      <w:r w:rsidRPr="00867A6D">
        <w:rPr>
          <w:rFonts w:ascii="Fira Sans Light" w:hAnsi="Fira Sans Light"/>
          <w:szCs w:val="24"/>
        </w:rPr>
        <w:t xml:space="preserve"> bestückt werden. Der Generator speichert Prüfprotokolle, die nachträglich mittels USB auf den Computer kopiert und verarbeitet werden können. Die Bedienung erfolgt einfach und komfortabel per farbigem </w:t>
      </w:r>
      <w:proofErr w:type="spellStart"/>
      <w:r w:rsidRPr="00867A6D">
        <w:rPr>
          <w:rFonts w:ascii="Fira Sans Light" w:hAnsi="Fira Sans Light"/>
          <w:szCs w:val="24"/>
        </w:rPr>
        <w:t>Touchpanel</w:t>
      </w:r>
      <w:proofErr w:type="spellEnd"/>
      <w:r w:rsidRPr="00867A6D">
        <w:rPr>
          <w:rFonts w:ascii="Fira Sans Light" w:hAnsi="Fira Sans Light"/>
          <w:szCs w:val="24"/>
        </w:rPr>
        <w:t xml:space="preserve">. </w:t>
      </w:r>
    </w:p>
    <w:p w:rsidR="000A2301" w:rsidRPr="00867A6D" w:rsidRDefault="000A2301" w:rsidP="000A2301">
      <w:pPr>
        <w:pStyle w:val="KeinLeerraum"/>
        <w:rPr>
          <w:rFonts w:ascii="Fira Sans Light" w:hAnsi="Fira Sans Light"/>
          <w:szCs w:val="24"/>
        </w:rPr>
      </w:pPr>
    </w:p>
    <w:p w:rsidR="00CE6612" w:rsidRPr="00867A6D" w:rsidRDefault="000A2301" w:rsidP="000A2301">
      <w:pPr>
        <w:pStyle w:val="KeinLeerraum"/>
        <w:rPr>
          <w:rFonts w:ascii="Fira Sans Light" w:hAnsi="Fira Sans Light"/>
          <w:szCs w:val="24"/>
        </w:rPr>
      </w:pPr>
      <w:r w:rsidRPr="00867A6D">
        <w:rPr>
          <w:rFonts w:ascii="Fira Sans Light" w:hAnsi="Fira Sans Light"/>
          <w:szCs w:val="24"/>
        </w:rPr>
        <w:t>Der INS-1250 wurde speziell für die Sicherheitsprüfung von Isolationsmaterialien, Komponenten und elektronischen Geräten in Entwicklungs- und Produktionsumgebungen entwickelt. Hochpräzise interne oder externe Strom- und Spannungsmessungen können programmiert werden, um Überschläge mit Pass/Fail Kriterien zu erkennen. Optional kann der Generator mit Zubehör wie Not</w:t>
      </w:r>
      <w:r w:rsidR="001571F9" w:rsidRPr="00867A6D">
        <w:rPr>
          <w:rFonts w:ascii="Fira Sans Light" w:hAnsi="Fira Sans Light"/>
          <w:szCs w:val="24"/>
        </w:rPr>
        <w:t>-</w:t>
      </w:r>
      <w:r w:rsidRPr="00867A6D">
        <w:rPr>
          <w:rFonts w:ascii="Fira Sans Light" w:hAnsi="Fira Sans Light"/>
          <w:szCs w:val="24"/>
        </w:rPr>
        <w:t>Ausschalter, Warnlampen und Prüfhauben erweitert werden.</w:t>
      </w:r>
    </w:p>
    <w:p w:rsidR="000A2301" w:rsidRPr="00867A6D" w:rsidRDefault="000A2301" w:rsidP="000A2301">
      <w:pPr>
        <w:pStyle w:val="KeinLeerraum"/>
        <w:rPr>
          <w:rStyle w:val="Hervorhebung"/>
          <w:rFonts w:ascii="Fira Sans Light" w:hAnsi="Fira Sans Light"/>
          <w:i w:val="0"/>
          <w:color w:val="1F4E79" w:themeColor="accent1" w:themeShade="80"/>
          <w:sz w:val="24"/>
          <w:szCs w:val="24"/>
        </w:rPr>
      </w:pPr>
    </w:p>
    <w:p w:rsidR="00DE1B6E" w:rsidRPr="00835C6F" w:rsidRDefault="00835C6F" w:rsidP="009A6B7D">
      <w:pPr>
        <w:pStyle w:val="KeinLeerraum"/>
        <w:rPr>
          <w:rStyle w:val="Hervorhebung"/>
          <w:rFonts w:ascii="Fira Sans Light" w:hAnsi="Fira Sans Light"/>
          <w:i w:val="0"/>
          <w:color w:val="000000" w:themeColor="text1"/>
          <w:szCs w:val="24"/>
          <w:lang w:val="en-GB"/>
        </w:rPr>
      </w:pPr>
      <w:proofErr w:type="spellStart"/>
      <w:r>
        <w:rPr>
          <w:rStyle w:val="Hervorhebung"/>
          <w:rFonts w:ascii="Fira Sans Medium" w:hAnsi="Fira Sans Medium"/>
          <w:i w:val="0"/>
          <w:color w:val="007957"/>
          <w:szCs w:val="24"/>
          <w:lang w:val="en-GB"/>
        </w:rPr>
        <w:t>Produ</w:t>
      </w:r>
      <w:r w:rsidR="000A2301">
        <w:rPr>
          <w:rStyle w:val="Hervorhebung"/>
          <w:rFonts w:ascii="Fira Sans Medium" w:hAnsi="Fira Sans Medium"/>
          <w:i w:val="0"/>
          <w:color w:val="007957"/>
          <w:szCs w:val="24"/>
          <w:lang w:val="en-GB"/>
        </w:rPr>
        <w:t>k</w:t>
      </w:r>
      <w:r>
        <w:rPr>
          <w:rStyle w:val="Hervorhebung"/>
          <w:rFonts w:ascii="Fira Sans Medium" w:hAnsi="Fira Sans Medium"/>
          <w:i w:val="0"/>
          <w:color w:val="007957"/>
          <w:szCs w:val="24"/>
          <w:lang w:val="en-GB"/>
        </w:rPr>
        <w:t>t</w:t>
      </w:r>
      <w:proofErr w:type="spellEnd"/>
      <w:r>
        <w:rPr>
          <w:rStyle w:val="Hervorhebung"/>
          <w:rFonts w:ascii="Fira Sans Medium" w:hAnsi="Fira Sans Medium"/>
          <w:i w:val="0"/>
          <w:color w:val="007957"/>
          <w:szCs w:val="24"/>
          <w:lang w:val="en-GB"/>
        </w:rPr>
        <w:t xml:space="preserve"> Highlights</w:t>
      </w:r>
      <w:r>
        <w:rPr>
          <w:rStyle w:val="Hervorhebung"/>
          <w:rFonts w:ascii="Fira Sans Medium" w:hAnsi="Fira Sans Medium"/>
          <w:i w:val="0"/>
          <w:color w:val="007957"/>
          <w:szCs w:val="24"/>
          <w:lang w:val="en-GB"/>
        </w:rPr>
        <w:br/>
      </w:r>
    </w:p>
    <w:p w:rsidR="000A2301" w:rsidRPr="00867A6D" w:rsidRDefault="00D60A7A" w:rsidP="000A2301">
      <w:pPr>
        <w:pStyle w:val="KeinLeerraum"/>
        <w:numPr>
          <w:ilvl w:val="0"/>
          <w:numId w:val="21"/>
        </w:numPr>
        <w:rPr>
          <w:rStyle w:val="Hervorhebung"/>
          <w:rFonts w:ascii="Fira Sans Light" w:hAnsi="Fira Sans Light"/>
          <w:i w:val="0"/>
          <w:szCs w:val="24"/>
        </w:rPr>
      </w:pPr>
      <w:r>
        <w:rPr>
          <w:rStyle w:val="Hervorhebung"/>
          <w:rFonts w:ascii="Fira Sans Light" w:hAnsi="Fira Sans Light"/>
          <w:i w:val="0"/>
          <w:szCs w:val="24"/>
        </w:rPr>
        <w:t xml:space="preserve">Impulsformstabilität am Prüfling </w:t>
      </w:r>
      <w:bookmarkStart w:id="0" w:name="_GoBack"/>
      <w:bookmarkEnd w:id="0"/>
    </w:p>
    <w:p w:rsidR="000A2301" w:rsidRPr="000A2301" w:rsidRDefault="000A2301" w:rsidP="000A2301">
      <w:pPr>
        <w:pStyle w:val="KeinLeerraum"/>
        <w:numPr>
          <w:ilvl w:val="0"/>
          <w:numId w:val="21"/>
        </w:numPr>
        <w:rPr>
          <w:rStyle w:val="Hervorhebung"/>
          <w:rFonts w:ascii="Fira Sans Light" w:hAnsi="Fira Sans Light"/>
          <w:i w:val="0"/>
          <w:szCs w:val="24"/>
          <w:lang w:val="en-US"/>
        </w:rPr>
      </w:pPr>
      <w:proofErr w:type="spellStart"/>
      <w:r w:rsidRPr="000A2301">
        <w:rPr>
          <w:rStyle w:val="Hervorhebung"/>
          <w:rFonts w:ascii="Fira Sans Light" w:hAnsi="Fira Sans Light"/>
          <w:i w:val="0"/>
          <w:szCs w:val="24"/>
          <w:lang w:val="en-US"/>
        </w:rPr>
        <w:t>Integrierte</w:t>
      </w:r>
      <w:proofErr w:type="spellEnd"/>
      <w:r w:rsidRPr="000A2301">
        <w:rPr>
          <w:rStyle w:val="Hervorhebung"/>
          <w:rFonts w:ascii="Fira Sans Light" w:hAnsi="Fira Sans Light"/>
          <w:i w:val="0"/>
          <w:szCs w:val="24"/>
          <w:lang w:val="en-US"/>
        </w:rPr>
        <w:t xml:space="preserve"> </w:t>
      </w:r>
      <w:proofErr w:type="spellStart"/>
      <w:r w:rsidRPr="000A2301">
        <w:rPr>
          <w:rStyle w:val="Hervorhebung"/>
          <w:rFonts w:ascii="Fira Sans Light" w:hAnsi="Fira Sans Light"/>
          <w:i w:val="0"/>
          <w:szCs w:val="24"/>
          <w:lang w:val="en-US"/>
        </w:rPr>
        <w:t>Überschlagserkennung</w:t>
      </w:r>
      <w:proofErr w:type="spellEnd"/>
    </w:p>
    <w:p w:rsidR="000A2301" w:rsidRPr="000A2301" w:rsidRDefault="000A2301" w:rsidP="000A2301">
      <w:pPr>
        <w:pStyle w:val="KeinLeerraum"/>
        <w:numPr>
          <w:ilvl w:val="0"/>
          <w:numId w:val="21"/>
        </w:numPr>
        <w:rPr>
          <w:rStyle w:val="Hervorhebung"/>
          <w:rFonts w:ascii="Fira Sans Light" w:hAnsi="Fira Sans Light"/>
          <w:i w:val="0"/>
          <w:szCs w:val="24"/>
          <w:lang w:val="en-US"/>
        </w:rPr>
      </w:pPr>
      <w:proofErr w:type="spellStart"/>
      <w:r w:rsidRPr="000A2301">
        <w:rPr>
          <w:rStyle w:val="Hervorhebung"/>
          <w:rFonts w:ascii="Fira Sans Light" w:hAnsi="Fira Sans Light"/>
          <w:i w:val="0"/>
          <w:szCs w:val="24"/>
          <w:lang w:val="en-US"/>
        </w:rPr>
        <w:t>Erweiterbares</w:t>
      </w:r>
      <w:proofErr w:type="spellEnd"/>
      <w:r w:rsidRPr="000A2301">
        <w:rPr>
          <w:rStyle w:val="Hervorhebung"/>
          <w:rFonts w:ascii="Fira Sans Light" w:hAnsi="Fira Sans Light"/>
          <w:i w:val="0"/>
          <w:szCs w:val="24"/>
          <w:lang w:val="en-US"/>
        </w:rPr>
        <w:t xml:space="preserve"> System </w:t>
      </w:r>
      <w:proofErr w:type="spellStart"/>
      <w:r w:rsidRPr="000A2301">
        <w:rPr>
          <w:rStyle w:val="Hervorhebung"/>
          <w:rFonts w:ascii="Fira Sans Light" w:hAnsi="Fira Sans Light"/>
          <w:i w:val="0"/>
          <w:szCs w:val="24"/>
          <w:lang w:val="en-US"/>
        </w:rPr>
        <w:t>für</w:t>
      </w:r>
      <w:proofErr w:type="spellEnd"/>
      <w:r w:rsidRPr="000A2301">
        <w:rPr>
          <w:rStyle w:val="Hervorhebung"/>
          <w:rFonts w:ascii="Fira Sans Light" w:hAnsi="Fira Sans Light"/>
          <w:i w:val="0"/>
          <w:szCs w:val="24"/>
          <w:lang w:val="en-US"/>
        </w:rPr>
        <w:t xml:space="preserve"> </w:t>
      </w:r>
      <w:proofErr w:type="spellStart"/>
      <w:r w:rsidRPr="000A2301">
        <w:rPr>
          <w:rStyle w:val="Hervorhebung"/>
          <w:rFonts w:ascii="Fira Sans Light" w:hAnsi="Fira Sans Light"/>
          <w:i w:val="0"/>
          <w:szCs w:val="24"/>
          <w:lang w:val="en-US"/>
        </w:rPr>
        <w:t>mehr</w:t>
      </w:r>
      <w:proofErr w:type="spellEnd"/>
      <w:r w:rsidRPr="000A2301">
        <w:rPr>
          <w:rStyle w:val="Hervorhebung"/>
          <w:rFonts w:ascii="Fira Sans Light" w:hAnsi="Fira Sans Light"/>
          <w:i w:val="0"/>
          <w:szCs w:val="24"/>
          <w:lang w:val="en-US"/>
        </w:rPr>
        <w:t xml:space="preserve"> </w:t>
      </w:r>
      <w:proofErr w:type="spellStart"/>
      <w:r w:rsidRPr="000A2301">
        <w:rPr>
          <w:rStyle w:val="Hervorhebung"/>
          <w:rFonts w:ascii="Fira Sans Light" w:hAnsi="Fira Sans Light"/>
          <w:i w:val="0"/>
          <w:szCs w:val="24"/>
          <w:lang w:val="en-US"/>
        </w:rPr>
        <w:t>Leistung</w:t>
      </w:r>
      <w:proofErr w:type="spellEnd"/>
    </w:p>
    <w:p w:rsidR="000A2301" w:rsidRPr="000A2301" w:rsidRDefault="000A2301" w:rsidP="000A2301">
      <w:pPr>
        <w:pStyle w:val="KeinLeerraum"/>
        <w:numPr>
          <w:ilvl w:val="0"/>
          <w:numId w:val="21"/>
        </w:numPr>
        <w:rPr>
          <w:rStyle w:val="Hervorhebung"/>
          <w:rFonts w:ascii="Fira Sans Light" w:hAnsi="Fira Sans Light"/>
          <w:i w:val="0"/>
          <w:szCs w:val="24"/>
          <w:lang w:val="en-US"/>
        </w:rPr>
      </w:pPr>
      <w:proofErr w:type="spellStart"/>
      <w:r w:rsidRPr="000A2301">
        <w:rPr>
          <w:rStyle w:val="Hervorhebung"/>
          <w:rFonts w:ascii="Fira Sans Light" w:hAnsi="Fira Sans Light"/>
          <w:i w:val="0"/>
          <w:szCs w:val="24"/>
          <w:lang w:val="en-US"/>
        </w:rPr>
        <w:t>Entwickelt</w:t>
      </w:r>
      <w:proofErr w:type="spellEnd"/>
      <w:r w:rsidRPr="000A2301">
        <w:rPr>
          <w:rStyle w:val="Hervorhebung"/>
          <w:rFonts w:ascii="Fira Sans Light" w:hAnsi="Fira Sans Light"/>
          <w:i w:val="0"/>
          <w:szCs w:val="24"/>
          <w:lang w:val="en-US"/>
        </w:rPr>
        <w:t xml:space="preserve"> </w:t>
      </w:r>
      <w:proofErr w:type="spellStart"/>
      <w:r w:rsidRPr="000A2301">
        <w:rPr>
          <w:rStyle w:val="Hervorhebung"/>
          <w:rFonts w:ascii="Fira Sans Light" w:hAnsi="Fira Sans Light"/>
          <w:i w:val="0"/>
          <w:szCs w:val="24"/>
          <w:lang w:val="en-US"/>
        </w:rPr>
        <w:t>für</w:t>
      </w:r>
      <w:proofErr w:type="spellEnd"/>
      <w:r w:rsidRPr="000A2301">
        <w:rPr>
          <w:rStyle w:val="Hervorhebung"/>
          <w:rFonts w:ascii="Fira Sans Light" w:hAnsi="Fira Sans Light"/>
          <w:i w:val="0"/>
          <w:szCs w:val="24"/>
          <w:lang w:val="en-US"/>
        </w:rPr>
        <w:t xml:space="preserve"> </w:t>
      </w:r>
      <w:proofErr w:type="spellStart"/>
      <w:r w:rsidRPr="000A2301">
        <w:rPr>
          <w:rStyle w:val="Hervorhebung"/>
          <w:rFonts w:ascii="Fira Sans Light" w:hAnsi="Fira Sans Light"/>
          <w:i w:val="0"/>
          <w:szCs w:val="24"/>
          <w:lang w:val="en-US"/>
        </w:rPr>
        <w:t>Langzeitprüfungen</w:t>
      </w:r>
      <w:proofErr w:type="spellEnd"/>
    </w:p>
    <w:p w:rsidR="000A2301" w:rsidRPr="000A2301" w:rsidRDefault="000A2301" w:rsidP="000A2301">
      <w:pPr>
        <w:pStyle w:val="KeinLeerraum"/>
        <w:numPr>
          <w:ilvl w:val="0"/>
          <w:numId w:val="21"/>
        </w:numPr>
        <w:rPr>
          <w:rStyle w:val="Hervorhebung"/>
          <w:rFonts w:ascii="Fira Sans Light" w:hAnsi="Fira Sans Light"/>
          <w:i w:val="0"/>
          <w:szCs w:val="24"/>
          <w:lang w:val="en-US"/>
        </w:rPr>
      </w:pPr>
      <w:proofErr w:type="spellStart"/>
      <w:r w:rsidRPr="000A2301">
        <w:rPr>
          <w:rStyle w:val="Hervorhebung"/>
          <w:rFonts w:ascii="Fira Sans Light" w:hAnsi="Fira Sans Light"/>
          <w:i w:val="0"/>
          <w:szCs w:val="24"/>
          <w:lang w:val="en-US"/>
        </w:rPr>
        <w:t>Direkte</w:t>
      </w:r>
      <w:proofErr w:type="spellEnd"/>
      <w:r w:rsidRPr="000A2301">
        <w:rPr>
          <w:rStyle w:val="Hervorhebung"/>
          <w:rFonts w:ascii="Fira Sans Light" w:hAnsi="Fira Sans Light"/>
          <w:i w:val="0"/>
          <w:szCs w:val="24"/>
          <w:lang w:val="en-US"/>
        </w:rPr>
        <w:t xml:space="preserve"> </w:t>
      </w:r>
      <w:proofErr w:type="spellStart"/>
      <w:r w:rsidRPr="000A2301">
        <w:rPr>
          <w:rStyle w:val="Hervorhebung"/>
          <w:rFonts w:ascii="Fira Sans Light" w:hAnsi="Fira Sans Light"/>
          <w:i w:val="0"/>
          <w:szCs w:val="24"/>
          <w:lang w:val="en-US"/>
        </w:rPr>
        <w:t>Schnittstelle</w:t>
      </w:r>
      <w:proofErr w:type="spellEnd"/>
      <w:r w:rsidRPr="000A2301">
        <w:rPr>
          <w:rStyle w:val="Hervorhebung"/>
          <w:rFonts w:ascii="Fira Sans Light" w:hAnsi="Fira Sans Light"/>
          <w:i w:val="0"/>
          <w:szCs w:val="24"/>
          <w:lang w:val="en-US"/>
        </w:rPr>
        <w:t xml:space="preserve"> </w:t>
      </w:r>
      <w:proofErr w:type="spellStart"/>
      <w:r w:rsidRPr="000A2301">
        <w:rPr>
          <w:rStyle w:val="Hervorhebung"/>
          <w:rFonts w:ascii="Fira Sans Light" w:hAnsi="Fira Sans Light"/>
          <w:i w:val="0"/>
          <w:szCs w:val="24"/>
          <w:lang w:val="en-US"/>
        </w:rPr>
        <w:t>zu</w:t>
      </w:r>
      <w:proofErr w:type="spellEnd"/>
      <w:r w:rsidRPr="000A2301">
        <w:rPr>
          <w:rStyle w:val="Hervorhebung"/>
          <w:rFonts w:ascii="Fira Sans Light" w:hAnsi="Fira Sans Light"/>
          <w:i w:val="0"/>
          <w:szCs w:val="24"/>
          <w:lang w:val="en-US"/>
        </w:rPr>
        <w:t xml:space="preserve"> </w:t>
      </w:r>
      <w:proofErr w:type="spellStart"/>
      <w:r w:rsidRPr="000A2301">
        <w:rPr>
          <w:rStyle w:val="Hervorhebung"/>
          <w:rFonts w:ascii="Fira Sans Light" w:hAnsi="Fira Sans Light"/>
          <w:i w:val="0"/>
          <w:szCs w:val="24"/>
          <w:lang w:val="en-US"/>
        </w:rPr>
        <w:t>Oszilloskop</w:t>
      </w:r>
      <w:proofErr w:type="spellEnd"/>
    </w:p>
    <w:p w:rsidR="000A69F7" w:rsidRPr="00835C6F" w:rsidRDefault="000A69F7" w:rsidP="00C97F1D">
      <w:pPr>
        <w:pStyle w:val="KeinLeerraum"/>
        <w:rPr>
          <w:rFonts w:ascii="Fira Sans Light" w:hAnsi="Fira Sans Light"/>
          <w:iCs/>
          <w:szCs w:val="24"/>
          <w:lang w:val="en-US"/>
        </w:rPr>
      </w:pPr>
    </w:p>
    <w:p w:rsidR="00060EC3" w:rsidRPr="00835C6F" w:rsidRDefault="00060EC3" w:rsidP="00C97F1D">
      <w:pPr>
        <w:pStyle w:val="KeinLeerraum"/>
        <w:rPr>
          <w:rFonts w:ascii="Fira Sans Light" w:hAnsi="Fira Sans Light"/>
          <w:iCs/>
          <w:szCs w:val="24"/>
          <w:lang w:val="en-US"/>
        </w:rPr>
      </w:pPr>
    </w:p>
    <w:p w:rsidR="00060EC3" w:rsidRPr="00835C6F" w:rsidRDefault="000A2301" w:rsidP="00C97F1D">
      <w:pPr>
        <w:pStyle w:val="KeinLeerraum"/>
        <w:rPr>
          <w:rFonts w:ascii="Fira Sans Medium" w:hAnsi="Fira Sans Medium"/>
          <w:iCs/>
          <w:szCs w:val="24"/>
          <w:lang w:val="en-US"/>
        </w:rPr>
      </w:pPr>
      <w:proofErr w:type="spellStart"/>
      <w:r>
        <w:rPr>
          <w:rFonts w:ascii="Fira Sans Medium" w:hAnsi="Fira Sans Medium"/>
          <w:iCs/>
          <w:color w:val="007957"/>
          <w:szCs w:val="24"/>
          <w:lang w:val="en-US"/>
        </w:rPr>
        <w:t>Testapplikationen</w:t>
      </w:r>
      <w:proofErr w:type="spellEnd"/>
      <w:r w:rsidR="00060EC3" w:rsidRPr="00835C6F">
        <w:rPr>
          <w:rFonts w:ascii="Fira Sans Medium" w:hAnsi="Fira Sans Medium"/>
          <w:iCs/>
          <w:color w:val="007957"/>
          <w:szCs w:val="24"/>
          <w:lang w:val="en-US"/>
        </w:rPr>
        <w:br/>
      </w:r>
    </w:p>
    <w:p w:rsidR="000A69F7" w:rsidRPr="00835C6F" w:rsidRDefault="000A2301" w:rsidP="00626FF7">
      <w:pPr>
        <w:pStyle w:val="KeinLeerraum"/>
        <w:numPr>
          <w:ilvl w:val="0"/>
          <w:numId w:val="19"/>
        </w:numPr>
        <w:rPr>
          <w:rFonts w:ascii="Fira Sans Light" w:hAnsi="Fira Sans Light"/>
          <w:iCs/>
          <w:szCs w:val="24"/>
          <w:lang w:val="en-US"/>
        </w:rPr>
      </w:pPr>
      <w:proofErr w:type="spellStart"/>
      <w:r>
        <w:rPr>
          <w:rFonts w:ascii="Fira Sans Light" w:hAnsi="Fira Sans Light"/>
          <w:iCs/>
          <w:szCs w:val="24"/>
          <w:lang w:val="en-US"/>
        </w:rPr>
        <w:t>Halbleiterprüfungen</w:t>
      </w:r>
      <w:proofErr w:type="spellEnd"/>
      <w:r w:rsidR="00AB412B">
        <w:rPr>
          <w:rFonts w:ascii="Fira Sans Light" w:hAnsi="Fira Sans Light"/>
          <w:iCs/>
          <w:szCs w:val="24"/>
          <w:lang w:val="en-US"/>
        </w:rPr>
        <w:t xml:space="preserve"> (Isolation)</w:t>
      </w:r>
    </w:p>
    <w:p w:rsidR="00060EC3" w:rsidRDefault="000A2301" w:rsidP="00626FF7">
      <w:pPr>
        <w:pStyle w:val="KeinLeerraum"/>
        <w:numPr>
          <w:ilvl w:val="0"/>
          <w:numId w:val="19"/>
        </w:numPr>
        <w:rPr>
          <w:rFonts w:ascii="Fira Sans Light" w:hAnsi="Fira Sans Light"/>
          <w:iCs/>
          <w:szCs w:val="24"/>
          <w:lang w:val="en-US"/>
        </w:rPr>
      </w:pPr>
      <w:proofErr w:type="spellStart"/>
      <w:r>
        <w:rPr>
          <w:rFonts w:ascii="Fira Sans Light" w:hAnsi="Fira Sans Light"/>
          <w:iCs/>
          <w:szCs w:val="24"/>
          <w:lang w:val="en-US"/>
        </w:rPr>
        <w:t>Isolationsprüfungen</w:t>
      </w:r>
      <w:proofErr w:type="spellEnd"/>
    </w:p>
    <w:p w:rsidR="009E0803" w:rsidRPr="00835C6F" w:rsidRDefault="000A2301" w:rsidP="00626FF7">
      <w:pPr>
        <w:pStyle w:val="KeinLeerraum"/>
        <w:numPr>
          <w:ilvl w:val="0"/>
          <w:numId w:val="19"/>
        </w:numPr>
        <w:rPr>
          <w:rFonts w:ascii="Fira Sans Light" w:hAnsi="Fira Sans Light"/>
          <w:iCs/>
          <w:szCs w:val="24"/>
          <w:lang w:val="en-US"/>
        </w:rPr>
      </w:pPr>
      <w:proofErr w:type="spellStart"/>
      <w:r>
        <w:rPr>
          <w:rFonts w:ascii="Fira Sans Light" w:hAnsi="Fira Sans Light"/>
          <w:iCs/>
          <w:szCs w:val="24"/>
          <w:lang w:val="en-US"/>
        </w:rPr>
        <w:t>Sicherheitsprüfungen</w:t>
      </w:r>
      <w:proofErr w:type="spellEnd"/>
    </w:p>
    <w:p w:rsidR="00060EC3" w:rsidRPr="00835C6F" w:rsidRDefault="00060EC3" w:rsidP="00C97F1D">
      <w:pPr>
        <w:pStyle w:val="KeinLeerraum"/>
        <w:rPr>
          <w:rFonts w:ascii="Fira Sans Light" w:hAnsi="Fira Sans Light"/>
          <w:iCs/>
          <w:szCs w:val="24"/>
          <w:lang w:val="en-US"/>
        </w:rPr>
      </w:pPr>
    </w:p>
    <w:p w:rsidR="000A69F7" w:rsidRDefault="000A69F7" w:rsidP="00C97F1D">
      <w:pPr>
        <w:pStyle w:val="KeinLeerraum"/>
        <w:rPr>
          <w:rFonts w:ascii="Fira Sans Light" w:hAnsi="Fira Sans Light"/>
          <w:iCs/>
          <w:sz w:val="24"/>
          <w:szCs w:val="24"/>
          <w:lang w:val="en-US"/>
        </w:rPr>
      </w:pPr>
    </w:p>
    <w:sectPr w:rsidR="000A69F7" w:rsidSect="00FE08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1134" w:bottom="454" w:left="1418" w:header="851" w:footer="45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238" w:rsidRDefault="00966238">
      <w:r>
        <w:separator/>
      </w:r>
    </w:p>
  </w:endnote>
  <w:endnote w:type="continuationSeparator" w:id="0">
    <w:p w:rsidR="00966238" w:rsidRDefault="00966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Fira Sans Medium">
    <w:panose1 w:val="020B0603050000020004"/>
    <w:charset w:val="00"/>
    <w:family w:val="swiss"/>
    <w:pitch w:val="variable"/>
    <w:sig w:usb0="00000287" w:usb1="02000001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6238" w:rsidRDefault="00966238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6238" w:rsidRPr="00C564E3" w:rsidRDefault="00966238" w:rsidP="00D8455A">
    <w:pPr>
      <w:pStyle w:val="Fuzeile"/>
    </w:pPr>
  </w:p>
  <w:tbl>
    <w:tblPr>
      <w:tblW w:w="0" w:type="auto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597"/>
      <w:gridCol w:w="6077"/>
      <w:gridCol w:w="592"/>
      <w:gridCol w:w="1089"/>
    </w:tblGrid>
    <w:tr w:rsidR="00966238" w:rsidRPr="00CB148C" w:rsidTr="000438DF">
      <w:tc>
        <w:tcPr>
          <w:tcW w:w="1597" w:type="dxa"/>
        </w:tcPr>
        <w:p w:rsidR="00966238" w:rsidRPr="00CB148C" w:rsidRDefault="00966238" w:rsidP="00D8455A">
          <w:pPr>
            <w:pStyle w:val="Fuzeile"/>
          </w:pPr>
          <w:proofErr w:type="spellStart"/>
          <w:r>
            <w:t>Erstellt</w:t>
          </w:r>
          <w:proofErr w:type="spellEnd"/>
          <w:r>
            <w:t xml:space="preserve"> am:</w:t>
          </w:r>
        </w:p>
      </w:tc>
      <w:tc>
        <w:tcPr>
          <w:tcW w:w="7758" w:type="dxa"/>
          <w:gridSpan w:val="3"/>
        </w:tcPr>
        <w:p w:rsidR="00966238" w:rsidRPr="00CB148C" w:rsidRDefault="00966238" w:rsidP="00D8455A">
          <w:pPr>
            <w:pStyle w:val="Fuzeile"/>
          </w:pPr>
          <w:r w:rsidRPr="00CB148C">
            <w:fldChar w:fldCharType="begin"/>
          </w:r>
          <w:r w:rsidRPr="00CB148C">
            <w:instrText xml:space="preserve"> CREATEDATE  \@ "dd.MM.yyyy HH:mm"  \* MERGEFORMAT </w:instrText>
          </w:r>
          <w:r w:rsidRPr="00CB148C">
            <w:fldChar w:fldCharType="separate"/>
          </w:r>
          <w:r>
            <w:rPr>
              <w:noProof/>
            </w:rPr>
            <w:t>16.01.2020 15:29</w:t>
          </w:r>
          <w:r w:rsidRPr="00CB148C">
            <w:fldChar w:fldCharType="end"/>
          </w:r>
        </w:p>
      </w:tc>
    </w:tr>
    <w:tr w:rsidR="00966238" w:rsidRPr="00CB148C" w:rsidTr="000438DF">
      <w:tc>
        <w:tcPr>
          <w:tcW w:w="1597" w:type="dxa"/>
        </w:tcPr>
        <w:p w:rsidR="00966238" w:rsidRPr="00CB148C" w:rsidRDefault="00966238" w:rsidP="00D8455A">
          <w:pPr>
            <w:pStyle w:val="Fuzeile"/>
          </w:pPr>
          <w:proofErr w:type="spellStart"/>
          <w:r w:rsidRPr="00CB148C">
            <w:t>Erstellt</w:t>
          </w:r>
          <w:proofErr w:type="spellEnd"/>
          <w:r w:rsidRPr="00CB148C">
            <w:t xml:space="preserve"> von:</w:t>
          </w:r>
        </w:p>
      </w:tc>
      <w:tc>
        <w:tcPr>
          <w:tcW w:w="7758" w:type="dxa"/>
          <w:gridSpan w:val="3"/>
        </w:tcPr>
        <w:p w:rsidR="00966238" w:rsidRPr="00CB148C" w:rsidRDefault="00966238" w:rsidP="00D8455A">
          <w:pPr>
            <w:pStyle w:val="Fuzeile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USERNAME  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>Kern Daniel</w:t>
          </w:r>
          <w:r>
            <w:rPr>
              <w:noProof/>
            </w:rPr>
            <w:fldChar w:fldCharType="end"/>
          </w:r>
          <w:r>
            <w:fldChar w:fldCharType="begin"/>
          </w:r>
          <w:r>
            <w:instrText xml:space="preserve"> USERADDRESS  \* Upper  \* MERGEFORMAT </w:instrText>
          </w:r>
          <w:r>
            <w:fldChar w:fldCharType="end"/>
          </w:r>
        </w:p>
      </w:tc>
    </w:tr>
    <w:tr w:rsidR="00966238" w:rsidRPr="00D73C36" w:rsidTr="000438DF">
      <w:tc>
        <w:tcPr>
          <w:tcW w:w="1597" w:type="dxa"/>
        </w:tcPr>
        <w:p w:rsidR="00966238" w:rsidRPr="00CB148C" w:rsidRDefault="00966238" w:rsidP="00D8455A">
          <w:pPr>
            <w:pStyle w:val="Fuzeile"/>
          </w:pPr>
          <w:proofErr w:type="spellStart"/>
          <w:r>
            <w:t>Pfad</w:t>
          </w:r>
          <w:proofErr w:type="spellEnd"/>
          <w:r>
            <w:t xml:space="preserve">  / </w:t>
          </w:r>
          <w:proofErr w:type="spellStart"/>
          <w:r>
            <w:t>Dateiname</w:t>
          </w:r>
          <w:proofErr w:type="spellEnd"/>
          <w:r>
            <w:t>:</w:t>
          </w:r>
        </w:p>
      </w:tc>
      <w:tc>
        <w:tcPr>
          <w:tcW w:w="7758" w:type="dxa"/>
          <w:gridSpan w:val="3"/>
        </w:tcPr>
        <w:p w:rsidR="00966238" w:rsidRPr="00E40ED7" w:rsidRDefault="00966238" w:rsidP="00D8455A">
          <w:pPr>
            <w:pStyle w:val="Fuzeile"/>
            <w:rPr>
              <w:lang w:val="de-DE"/>
            </w:rPr>
          </w:pPr>
          <w:r>
            <w:fldChar w:fldCharType="begin"/>
          </w:r>
          <w:r w:rsidRPr="00E40ED7">
            <w:rPr>
              <w:lang w:val="de-DE"/>
            </w:rPr>
            <w:instrText xml:space="preserve"> FILENAME  \p  \* MERGEFORMAT </w:instrText>
          </w:r>
          <w:r>
            <w:fldChar w:fldCharType="separate"/>
          </w:r>
          <w:r>
            <w:rPr>
              <w:noProof/>
              <w:lang w:val="de-DE"/>
            </w:rPr>
            <w:t>H:\VK\Verkaufsinstrumente\Product Introductions\INS Relaunch\Press Text INS-1250 Series EN.docx</w:t>
          </w:r>
          <w:r>
            <w:fldChar w:fldCharType="end"/>
          </w:r>
          <w:r w:rsidRPr="00E40ED7">
            <w:rPr>
              <w:lang w:val="de-DE"/>
            </w:rPr>
            <w:t xml:space="preserve"> </w:t>
          </w:r>
        </w:p>
      </w:tc>
    </w:tr>
    <w:tr w:rsidR="00966238" w:rsidRPr="00CB148C" w:rsidTr="000438DF">
      <w:tc>
        <w:tcPr>
          <w:tcW w:w="1597" w:type="dxa"/>
        </w:tcPr>
        <w:p w:rsidR="00966238" w:rsidRDefault="00966238" w:rsidP="00D8455A">
          <w:pPr>
            <w:pStyle w:val="Fuzeile"/>
          </w:pPr>
          <w:r>
            <w:t>Version:</w:t>
          </w:r>
        </w:p>
      </w:tc>
      <w:tc>
        <w:tcPr>
          <w:tcW w:w="6077" w:type="dxa"/>
        </w:tcPr>
        <w:p w:rsidR="00966238" w:rsidRDefault="00966238" w:rsidP="00D8455A">
          <w:pPr>
            <w:pStyle w:val="Fuzeile"/>
          </w:pPr>
          <w:r>
            <w:t>1</w:t>
          </w:r>
        </w:p>
      </w:tc>
      <w:tc>
        <w:tcPr>
          <w:tcW w:w="592" w:type="dxa"/>
        </w:tcPr>
        <w:p w:rsidR="00966238" w:rsidRDefault="00966238" w:rsidP="00D8455A">
          <w:pPr>
            <w:pStyle w:val="Fuzeile"/>
          </w:pPr>
        </w:p>
      </w:tc>
      <w:tc>
        <w:tcPr>
          <w:tcW w:w="1089" w:type="dxa"/>
        </w:tcPr>
        <w:p w:rsidR="00966238" w:rsidRPr="0046059C" w:rsidRDefault="00966238" w:rsidP="00D8455A">
          <w:pPr>
            <w:pStyle w:val="Fuzeile"/>
          </w:pPr>
          <w:proofErr w:type="spellStart"/>
          <w:r>
            <w:rPr>
              <w:rStyle w:val="Seitenzahl"/>
            </w:rPr>
            <w:t>Seite</w:t>
          </w:r>
          <w:proofErr w:type="spellEnd"/>
          <w:r>
            <w:rPr>
              <w:rStyle w:val="Seitenzahl"/>
            </w:rPr>
            <w:t xml:space="preserve"> </w:t>
          </w:r>
          <w:r w:rsidRPr="0046059C">
            <w:rPr>
              <w:rStyle w:val="Seitenzahl"/>
            </w:rPr>
            <w:fldChar w:fldCharType="begin"/>
          </w:r>
          <w:r w:rsidRPr="0046059C">
            <w:rPr>
              <w:rStyle w:val="Seitenzahl"/>
            </w:rPr>
            <w:instrText xml:space="preserve"> PAGE </w:instrText>
          </w:r>
          <w:r w:rsidRPr="0046059C">
            <w:rPr>
              <w:rStyle w:val="Seitenzahl"/>
            </w:rPr>
            <w:fldChar w:fldCharType="separate"/>
          </w:r>
          <w:r w:rsidR="00D60A7A">
            <w:rPr>
              <w:rStyle w:val="Seitenzahl"/>
              <w:noProof/>
            </w:rPr>
            <w:t>1</w:t>
          </w:r>
          <w:r w:rsidRPr="0046059C">
            <w:rPr>
              <w:rStyle w:val="Seitenzahl"/>
            </w:rPr>
            <w:fldChar w:fldCharType="end"/>
          </w:r>
          <w:r w:rsidRPr="0046059C">
            <w:rPr>
              <w:rStyle w:val="Seitenzahl"/>
            </w:rPr>
            <w:t xml:space="preserve"> / </w:t>
          </w:r>
          <w:r w:rsidRPr="0046059C">
            <w:rPr>
              <w:rStyle w:val="Seitenzahl"/>
            </w:rPr>
            <w:fldChar w:fldCharType="begin"/>
          </w:r>
          <w:r w:rsidRPr="0046059C">
            <w:rPr>
              <w:rStyle w:val="Seitenzahl"/>
            </w:rPr>
            <w:instrText xml:space="preserve"> NUMPAGES </w:instrText>
          </w:r>
          <w:r w:rsidRPr="0046059C">
            <w:rPr>
              <w:rStyle w:val="Seitenzahl"/>
            </w:rPr>
            <w:fldChar w:fldCharType="separate"/>
          </w:r>
          <w:r w:rsidR="00D60A7A">
            <w:rPr>
              <w:rStyle w:val="Seitenzahl"/>
              <w:noProof/>
            </w:rPr>
            <w:t>1</w:t>
          </w:r>
          <w:r w:rsidRPr="0046059C">
            <w:rPr>
              <w:rStyle w:val="Seitenzahl"/>
            </w:rPr>
            <w:fldChar w:fldCharType="end"/>
          </w:r>
        </w:p>
      </w:tc>
    </w:tr>
  </w:tbl>
  <w:p w:rsidR="00966238" w:rsidRPr="00AE3B28" w:rsidRDefault="00966238" w:rsidP="00FE0823">
    <w:pPr>
      <w:jc w:val="both"/>
      <w:rPr>
        <w:sz w:val="4"/>
        <w:szCs w:val="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6238" w:rsidRPr="00C564E3" w:rsidRDefault="00966238" w:rsidP="00D8455A">
    <w:pPr>
      <w:pStyle w:val="Fuzeile"/>
    </w:pPr>
  </w:p>
  <w:tbl>
    <w:tblPr>
      <w:tblW w:w="0" w:type="auto"/>
      <w:tblLook w:val="01E0" w:firstRow="1" w:lastRow="1" w:firstColumn="1" w:lastColumn="1" w:noHBand="0" w:noVBand="0"/>
    </w:tblPr>
    <w:tblGrid>
      <w:gridCol w:w="1608"/>
      <w:gridCol w:w="6200"/>
      <w:gridCol w:w="600"/>
      <w:gridCol w:w="1087"/>
      <w:gridCol w:w="13"/>
    </w:tblGrid>
    <w:tr w:rsidR="00966238" w:rsidRPr="00CB148C">
      <w:trPr>
        <w:gridAfter w:val="1"/>
        <w:wAfter w:w="13" w:type="dxa"/>
      </w:trPr>
      <w:tc>
        <w:tcPr>
          <w:tcW w:w="1608" w:type="dxa"/>
        </w:tcPr>
        <w:p w:rsidR="00966238" w:rsidRPr="00CB148C" w:rsidRDefault="00966238" w:rsidP="00D8455A">
          <w:pPr>
            <w:pStyle w:val="Fuzeile"/>
          </w:pPr>
          <w:proofErr w:type="spellStart"/>
          <w:r>
            <w:t>Erstellt</w:t>
          </w:r>
          <w:proofErr w:type="spellEnd"/>
          <w:r>
            <w:t xml:space="preserve"> am:</w:t>
          </w:r>
        </w:p>
      </w:tc>
      <w:tc>
        <w:tcPr>
          <w:tcW w:w="7887" w:type="dxa"/>
          <w:gridSpan w:val="3"/>
        </w:tcPr>
        <w:p w:rsidR="00966238" w:rsidRPr="00CB148C" w:rsidRDefault="00966238" w:rsidP="00D8455A">
          <w:pPr>
            <w:pStyle w:val="Fuzeile"/>
          </w:pPr>
          <w:r w:rsidRPr="00CB148C">
            <w:fldChar w:fldCharType="begin"/>
          </w:r>
          <w:r w:rsidRPr="00CB148C">
            <w:instrText xml:space="preserve"> CREATEDATE  \@ "dd.MM.yyyy HH:mm"  \* MERGEFORMAT </w:instrText>
          </w:r>
          <w:r w:rsidRPr="00CB148C">
            <w:fldChar w:fldCharType="separate"/>
          </w:r>
          <w:r>
            <w:rPr>
              <w:noProof/>
            </w:rPr>
            <w:t>16.01.2020 15:29</w:t>
          </w:r>
          <w:r w:rsidRPr="00CB148C">
            <w:fldChar w:fldCharType="end"/>
          </w:r>
        </w:p>
      </w:tc>
    </w:tr>
    <w:tr w:rsidR="00966238" w:rsidRPr="00CB148C">
      <w:trPr>
        <w:gridAfter w:val="1"/>
        <w:wAfter w:w="13" w:type="dxa"/>
      </w:trPr>
      <w:tc>
        <w:tcPr>
          <w:tcW w:w="1608" w:type="dxa"/>
        </w:tcPr>
        <w:p w:rsidR="00966238" w:rsidRPr="00CB148C" w:rsidRDefault="00966238" w:rsidP="00D8455A">
          <w:pPr>
            <w:pStyle w:val="Fuzeile"/>
          </w:pPr>
          <w:proofErr w:type="spellStart"/>
          <w:r w:rsidRPr="00CB148C">
            <w:t>Erstellt</w:t>
          </w:r>
          <w:proofErr w:type="spellEnd"/>
          <w:r w:rsidRPr="00CB148C">
            <w:t xml:space="preserve"> von:</w:t>
          </w:r>
        </w:p>
      </w:tc>
      <w:tc>
        <w:tcPr>
          <w:tcW w:w="7887" w:type="dxa"/>
          <w:gridSpan w:val="3"/>
        </w:tcPr>
        <w:p w:rsidR="00966238" w:rsidRPr="00CB148C" w:rsidRDefault="00966238" w:rsidP="00D8455A">
          <w:pPr>
            <w:pStyle w:val="Fuzeile"/>
          </w:pPr>
          <w:r>
            <w:t>C. Lutz</w:t>
          </w:r>
          <w:r>
            <w:fldChar w:fldCharType="begin"/>
          </w:r>
          <w:r>
            <w:instrText xml:space="preserve"> USERADDRESS  \* Upper  \* MERGEFORMAT </w:instrText>
          </w:r>
          <w:r>
            <w:fldChar w:fldCharType="end"/>
          </w:r>
        </w:p>
      </w:tc>
    </w:tr>
    <w:tr w:rsidR="00966238" w:rsidRPr="00D73C36">
      <w:tc>
        <w:tcPr>
          <w:tcW w:w="1608" w:type="dxa"/>
        </w:tcPr>
        <w:p w:rsidR="00966238" w:rsidRPr="00CB148C" w:rsidRDefault="00966238" w:rsidP="00D8455A">
          <w:pPr>
            <w:pStyle w:val="Fuzeile"/>
          </w:pPr>
          <w:proofErr w:type="spellStart"/>
          <w:r>
            <w:t>Pfad</w:t>
          </w:r>
          <w:proofErr w:type="spellEnd"/>
          <w:r>
            <w:t xml:space="preserve">  / </w:t>
          </w:r>
          <w:proofErr w:type="spellStart"/>
          <w:r>
            <w:t>Dateiname</w:t>
          </w:r>
          <w:proofErr w:type="spellEnd"/>
          <w:r>
            <w:t>:</w:t>
          </w:r>
        </w:p>
      </w:tc>
      <w:tc>
        <w:tcPr>
          <w:tcW w:w="7900" w:type="dxa"/>
          <w:gridSpan w:val="4"/>
        </w:tcPr>
        <w:p w:rsidR="00966238" w:rsidRPr="00E40ED7" w:rsidRDefault="00966238" w:rsidP="00D8455A">
          <w:pPr>
            <w:pStyle w:val="Fuzeile"/>
            <w:rPr>
              <w:lang w:val="de-DE"/>
            </w:rPr>
          </w:pPr>
          <w:r>
            <w:fldChar w:fldCharType="begin"/>
          </w:r>
          <w:r w:rsidRPr="00E40ED7">
            <w:rPr>
              <w:lang w:val="de-DE"/>
            </w:rPr>
            <w:instrText xml:space="preserve"> FILENAME  \p  \* MERGEFORMAT </w:instrText>
          </w:r>
          <w:r>
            <w:fldChar w:fldCharType="separate"/>
          </w:r>
          <w:r>
            <w:rPr>
              <w:noProof/>
              <w:lang w:val="de-DE"/>
            </w:rPr>
            <w:t>H:\VK\Verkaufsinstrumente\Product Introductions\INS Relaunch\Press Text INS-1250 Series EN.docx</w:t>
          </w:r>
          <w:r>
            <w:fldChar w:fldCharType="end"/>
          </w:r>
          <w:r w:rsidRPr="00E40ED7">
            <w:rPr>
              <w:lang w:val="de-DE"/>
            </w:rPr>
            <w:t xml:space="preserve"> </w:t>
          </w:r>
        </w:p>
      </w:tc>
    </w:tr>
    <w:tr w:rsidR="00966238" w:rsidRPr="00CB148C">
      <w:trPr>
        <w:gridAfter w:val="1"/>
        <w:wAfter w:w="13" w:type="dxa"/>
      </w:trPr>
      <w:tc>
        <w:tcPr>
          <w:tcW w:w="1608" w:type="dxa"/>
        </w:tcPr>
        <w:p w:rsidR="00966238" w:rsidRDefault="00966238" w:rsidP="00D8455A">
          <w:pPr>
            <w:pStyle w:val="Fuzeile"/>
          </w:pPr>
          <w:r>
            <w:t>Version:</w:t>
          </w:r>
        </w:p>
      </w:tc>
      <w:tc>
        <w:tcPr>
          <w:tcW w:w="6200" w:type="dxa"/>
        </w:tcPr>
        <w:p w:rsidR="00966238" w:rsidRDefault="00966238" w:rsidP="00D8455A">
          <w:pPr>
            <w:pStyle w:val="Fuzeile"/>
          </w:pPr>
          <w:r>
            <w:t>1</w:t>
          </w:r>
        </w:p>
      </w:tc>
      <w:tc>
        <w:tcPr>
          <w:tcW w:w="600" w:type="dxa"/>
        </w:tcPr>
        <w:p w:rsidR="00966238" w:rsidRDefault="00966238" w:rsidP="00D8455A">
          <w:pPr>
            <w:pStyle w:val="Fuzeile"/>
          </w:pPr>
        </w:p>
      </w:tc>
      <w:tc>
        <w:tcPr>
          <w:tcW w:w="1087" w:type="dxa"/>
        </w:tcPr>
        <w:p w:rsidR="00966238" w:rsidRPr="0046059C" w:rsidRDefault="00966238" w:rsidP="00D8455A">
          <w:pPr>
            <w:pStyle w:val="Fuzeile"/>
          </w:pPr>
          <w:proofErr w:type="spellStart"/>
          <w:r>
            <w:rPr>
              <w:rStyle w:val="Seitenzahl"/>
            </w:rPr>
            <w:t>Seite</w:t>
          </w:r>
          <w:proofErr w:type="spellEnd"/>
          <w:r>
            <w:rPr>
              <w:rStyle w:val="Seitenzahl"/>
            </w:rPr>
            <w:t xml:space="preserve"> </w:t>
          </w:r>
          <w:r w:rsidRPr="0046059C">
            <w:rPr>
              <w:rStyle w:val="Seitenzahl"/>
            </w:rPr>
            <w:fldChar w:fldCharType="begin"/>
          </w:r>
          <w:r w:rsidRPr="0046059C">
            <w:rPr>
              <w:rStyle w:val="Seitenzahl"/>
            </w:rPr>
            <w:instrText xml:space="preserve"> PAGE </w:instrText>
          </w:r>
          <w:r w:rsidRPr="0046059C">
            <w:rPr>
              <w:rStyle w:val="Seitenzahl"/>
            </w:rPr>
            <w:fldChar w:fldCharType="separate"/>
          </w:r>
          <w:r>
            <w:rPr>
              <w:rStyle w:val="Seitenzahl"/>
              <w:noProof/>
            </w:rPr>
            <w:t>1</w:t>
          </w:r>
          <w:r w:rsidRPr="0046059C">
            <w:rPr>
              <w:rStyle w:val="Seitenzahl"/>
            </w:rPr>
            <w:fldChar w:fldCharType="end"/>
          </w:r>
          <w:r w:rsidRPr="0046059C">
            <w:rPr>
              <w:rStyle w:val="Seitenzahl"/>
            </w:rPr>
            <w:t xml:space="preserve"> / </w:t>
          </w:r>
          <w:r w:rsidRPr="0046059C">
            <w:rPr>
              <w:rStyle w:val="Seitenzahl"/>
            </w:rPr>
            <w:fldChar w:fldCharType="begin"/>
          </w:r>
          <w:r w:rsidRPr="0046059C">
            <w:rPr>
              <w:rStyle w:val="Seitenzahl"/>
            </w:rPr>
            <w:instrText xml:space="preserve"> NUMPAGES </w:instrText>
          </w:r>
          <w:r w:rsidRPr="0046059C">
            <w:rPr>
              <w:rStyle w:val="Seitenzahl"/>
            </w:rPr>
            <w:fldChar w:fldCharType="separate"/>
          </w:r>
          <w:r>
            <w:rPr>
              <w:rStyle w:val="Seitenzahl"/>
              <w:noProof/>
            </w:rPr>
            <w:t>2</w:t>
          </w:r>
          <w:r w:rsidRPr="0046059C">
            <w:rPr>
              <w:rStyle w:val="Seitenzahl"/>
            </w:rPr>
            <w:fldChar w:fldCharType="end"/>
          </w:r>
        </w:p>
      </w:tc>
    </w:tr>
  </w:tbl>
  <w:p w:rsidR="00966238" w:rsidRPr="00AE3B28" w:rsidRDefault="00966238" w:rsidP="00110720">
    <w:pPr>
      <w:jc w:val="both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238" w:rsidRDefault="00966238">
      <w:r>
        <w:separator/>
      </w:r>
    </w:p>
  </w:footnote>
  <w:footnote w:type="continuationSeparator" w:id="0">
    <w:p w:rsidR="00966238" w:rsidRDefault="009662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6238" w:rsidRDefault="00966238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6238" w:rsidRPr="00D71C04" w:rsidRDefault="00966238" w:rsidP="00780BBB">
    <w:pPr>
      <w:pStyle w:val="Firmenname"/>
      <w:tabs>
        <w:tab w:val="right" w:pos="9356"/>
      </w:tabs>
      <w:spacing w:before="0"/>
      <w:jc w:val="center"/>
      <w:rPr>
        <w:sz w:val="4"/>
        <w:szCs w:val="4"/>
      </w:rPr>
    </w:pPr>
    <w:r>
      <w:rPr>
        <w:noProof/>
        <w:sz w:val="4"/>
        <w:szCs w:val="4"/>
        <w:lang w:val="de-CH" w:eastAsia="de-CH"/>
      </w:rPr>
      <w:drawing>
        <wp:inline distT="0" distB="0" distL="0" distR="0">
          <wp:extent cx="1065475" cy="366524"/>
          <wp:effectExtent l="0" t="0" r="1905" b="0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MCP_Logo_157x54_for A4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1613" cy="378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2508"/>
      <w:gridCol w:w="6987"/>
    </w:tblGrid>
    <w:tr w:rsidR="00966238">
      <w:tc>
        <w:tcPr>
          <w:tcW w:w="2508" w:type="dxa"/>
        </w:tcPr>
        <w:p w:rsidR="00966238" w:rsidRDefault="00966238" w:rsidP="004F7BA5">
          <w:pPr>
            <w:tabs>
              <w:tab w:val="right" w:pos="9356"/>
            </w:tabs>
            <w:ind w:right="-1"/>
            <w:jc w:val="both"/>
          </w:pPr>
          <w:r>
            <w:object w:dxaOrig="2184" w:dyaOrig="63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9.6pt;height:30.65pt" o:ole="">
                <v:imagedata r:id="rId1" o:title=""/>
              </v:shape>
              <o:OLEObject Type="Embed" ProgID="PI3.Image" ShapeID="_x0000_i1025" DrawAspect="Content" ObjectID="_1731222880" r:id="rId2"/>
            </w:object>
          </w:r>
        </w:p>
      </w:tc>
      <w:tc>
        <w:tcPr>
          <w:tcW w:w="6987" w:type="dxa"/>
        </w:tcPr>
        <w:p w:rsidR="00966238" w:rsidRPr="00E6038C" w:rsidRDefault="00966238" w:rsidP="000B270E">
          <w:pPr>
            <w:tabs>
              <w:tab w:val="right" w:pos="9356"/>
            </w:tabs>
            <w:ind w:right="79"/>
            <w:rPr>
              <w:b/>
              <w:caps/>
              <w:smallCaps/>
              <w:sz w:val="28"/>
              <w:szCs w:val="28"/>
            </w:rPr>
          </w:pPr>
          <w:r>
            <w:rPr>
              <w:b/>
              <w:caps/>
              <w:smallCaps/>
              <w:sz w:val="28"/>
              <w:szCs w:val="28"/>
            </w:rPr>
            <w:t>Bereich</w:t>
          </w:r>
        </w:p>
        <w:p w:rsidR="00966238" w:rsidRPr="000B270E" w:rsidRDefault="00966238" w:rsidP="000B270E">
          <w:pPr>
            <w:ind w:right="79"/>
            <w:jc w:val="right"/>
            <w:rPr>
              <w:smallCaps/>
              <w:sz w:val="28"/>
              <w:szCs w:val="28"/>
            </w:rPr>
          </w:pPr>
          <w:r>
            <w:rPr>
              <w:smallCaps/>
              <w:sz w:val="28"/>
              <w:szCs w:val="28"/>
            </w:rPr>
            <w:t>Titel</w:t>
          </w:r>
        </w:p>
      </w:tc>
    </w:tr>
  </w:tbl>
  <w:p w:rsidR="00966238" w:rsidRPr="000B270E" w:rsidRDefault="00966238" w:rsidP="00FE0823">
    <w:pPr>
      <w:pBdr>
        <w:bottom w:val="single" w:sz="6" w:space="3" w:color="auto"/>
      </w:pBdr>
      <w:tabs>
        <w:tab w:val="right" w:pos="9356"/>
      </w:tabs>
      <w:jc w:val="both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882217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EDC0AF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93E8D89A"/>
    <w:lvl w:ilvl="0">
      <w:start w:val="1"/>
      <w:numFmt w:val="bullet"/>
      <w:pStyle w:val="Aufzhlungszeichen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auto"/>
      </w:rPr>
    </w:lvl>
  </w:abstractNum>
  <w:abstractNum w:abstractNumId="3" w15:restartNumberingAfterBreak="0">
    <w:nsid w:val="FFFFFFFB"/>
    <w:multiLevelType w:val="multilevel"/>
    <w:tmpl w:val="A8AA0D90"/>
    <w:lvl w:ilvl="0">
      <w:start w:val="1"/>
      <w:numFmt w:val="decimal"/>
      <w:pStyle w:val="berschrift1"/>
      <w:lvlText w:val="%1"/>
      <w:legacy w:legacy="1" w:legacySpace="144" w:legacyIndent="0"/>
      <w:lvlJc w:val="left"/>
    </w:lvl>
    <w:lvl w:ilvl="1">
      <w:start w:val="1"/>
      <w:numFmt w:val="decimal"/>
      <w:pStyle w:val="berschrift2"/>
      <w:lvlText w:val="%1.%2"/>
      <w:legacy w:legacy="1" w:legacySpace="144" w:legacyIndent="0"/>
      <w:lvlJc w:val="left"/>
    </w:lvl>
    <w:lvl w:ilvl="2">
      <w:start w:val="1"/>
      <w:numFmt w:val="decimal"/>
      <w:pStyle w:val="berschrift3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4" w15:restartNumberingAfterBreak="0">
    <w:nsid w:val="0B794595"/>
    <w:multiLevelType w:val="hybridMultilevel"/>
    <w:tmpl w:val="0E427B42"/>
    <w:lvl w:ilvl="0" w:tplc="186893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571E"/>
    <w:multiLevelType w:val="hybridMultilevel"/>
    <w:tmpl w:val="D2823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0356B"/>
    <w:multiLevelType w:val="multilevel"/>
    <w:tmpl w:val="63B0EDA6"/>
    <w:styleLink w:val="Aufzhlung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</w:abstractNum>
  <w:abstractNum w:abstractNumId="7" w15:restartNumberingAfterBreak="0">
    <w:nsid w:val="23AB020F"/>
    <w:multiLevelType w:val="hybridMultilevel"/>
    <w:tmpl w:val="4E9C315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16CFB"/>
    <w:multiLevelType w:val="hybridMultilevel"/>
    <w:tmpl w:val="590A2724"/>
    <w:lvl w:ilvl="0" w:tplc="118A2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2210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AA2A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6C2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D8F7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E889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B401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C83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21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E0276E"/>
    <w:multiLevelType w:val="hybridMultilevel"/>
    <w:tmpl w:val="BFD036A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3B6783"/>
    <w:multiLevelType w:val="hybridMultilevel"/>
    <w:tmpl w:val="D654D5F4"/>
    <w:lvl w:ilvl="0" w:tplc="7D20CE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0B9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62EA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DC52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36A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071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B85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2C6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80F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24C49A2"/>
    <w:multiLevelType w:val="hybridMultilevel"/>
    <w:tmpl w:val="AE14C99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934E2F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48D13865"/>
    <w:multiLevelType w:val="multilevel"/>
    <w:tmpl w:val="7EC61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D47DD8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A1B229B"/>
    <w:multiLevelType w:val="hybridMultilevel"/>
    <w:tmpl w:val="12E64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54678B"/>
    <w:multiLevelType w:val="hybridMultilevel"/>
    <w:tmpl w:val="22300E02"/>
    <w:lvl w:ilvl="0" w:tplc="D9925E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44F7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283A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486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EAA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E04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30D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84E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F2C5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02F6D43"/>
    <w:multiLevelType w:val="hybridMultilevel"/>
    <w:tmpl w:val="C690FDC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F12F5"/>
    <w:multiLevelType w:val="hybridMultilevel"/>
    <w:tmpl w:val="EBFE3722"/>
    <w:lvl w:ilvl="0" w:tplc="7952DF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3683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9C50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30B9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4A9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781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D405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768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C46D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D31564"/>
    <w:multiLevelType w:val="hybridMultilevel"/>
    <w:tmpl w:val="993E73C6"/>
    <w:lvl w:ilvl="0" w:tplc="E37E1B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A6D1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001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0014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3E31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20F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502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00C2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E20B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307609D"/>
    <w:multiLevelType w:val="hybridMultilevel"/>
    <w:tmpl w:val="620A98F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13"/>
  </w:num>
  <w:num w:numId="9">
    <w:abstractNumId w:val="10"/>
  </w:num>
  <w:num w:numId="10">
    <w:abstractNumId w:val="8"/>
  </w:num>
  <w:num w:numId="11">
    <w:abstractNumId w:val="18"/>
  </w:num>
  <w:num w:numId="12">
    <w:abstractNumId w:val="15"/>
  </w:num>
  <w:num w:numId="13">
    <w:abstractNumId w:val="4"/>
  </w:num>
  <w:num w:numId="14">
    <w:abstractNumId w:val="5"/>
  </w:num>
  <w:num w:numId="15">
    <w:abstractNumId w:val="7"/>
  </w:num>
  <w:num w:numId="16">
    <w:abstractNumId w:val="16"/>
  </w:num>
  <w:num w:numId="17">
    <w:abstractNumId w:val="20"/>
  </w:num>
  <w:num w:numId="18">
    <w:abstractNumId w:val="19"/>
  </w:num>
  <w:num w:numId="19">
    <w:abstractNumId w:val="11"/>
  </w:num>
  <w:num w:numId="20">
    <w:abstractNumId w:val="17"/>
  </w:num>
  <w:num w:numId="2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E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0" w:top3HeadingStyles="1" w:visibleStyles="1" w:alternateStyleNames="1"/>
  <w:defaultTabStop w:val="709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6F0"/>
    <w:rsid w:val="0000095A"/>
    <w:rsid w:val="00007AC0"/>
    <w:rsid w:val="00026FDD"/>
    <w:rsid w:val="000306BE"/>
    <w:rsid w:val="00034976"/>
    <w:rsid w:val="000429F2"/>
    <w:rsid w:val="00043853"/>
    <w:rsid w:val="000438DF"/>
    <w:rsid w:val="000552DF"/>
    <w:rsid w:val="000600E8"/>
    <w:rsid w:val="00060EC3"/>
    <w:rsid w:val="0007287B"/>
    <w:rsid w:val="0007576D"/>
    <w:rsid w:val="00084EFA"/>
    <w:rsid w:val="00087F08"/>
    <w:rsid w:val="000969B2"/>
    <w:rsid w:val="000A2301"/>
    <w:rsid w:val="000A685B"/>
    <w:rsid w:val="000A69F7"/>
    <w:rsid w:val="000B270E"/>
    <w:rsid w:val="000B4EC6"/>
    <w:rsid w:val="000B633C"/>
    <w:rsid w:val="000C091D"/>
    <w:rsid w:val="000C1B97"/>
    <w:rsid w:val="000D042C"/>
    <w:rsid w:val="000D3491"/>
    <w:rsid w:val="000E1FB8"/>
    <w:rsid w:val="000F58A0"/>
    <w:rsid w:val="0010129A"/>
    <w:rsid w:val="00102B78"/>
    <w:rsid w:val="0010442F"/>
    <w:rsid w:val="00110720"/>
    <w:rsid w:val="00120FFE"/>
    <w:rsid w:val="00122DB1"/>
    <w:rsid w:val="001239D9"/>
    <w:rsid w:val="00126A63"/>
    <w:rsid w:val="00144AF2"/>
    <w:rsid w:val="00147F71"/>
    <w:rsid w:val="00150765"/>
    <w:rsid w:val="00152CAA"/>
    <w:rsid w:val="00156AEB"/>
    <w:rsid w:val="001571F9"/>
    <w:rsid w:val="00161685"/>
    <w:rsid w:val="00163799"/>
    <w:rsid w:val="001648F6"/>
    <w:rsid w:val="00166E23"/>
    <w:rsid w:val="00174EB2"/>
    <w:rsid w:val="00175A46"/>
    <w:rsid w:val="00181965"/>
    <w:rsid w:val="001825EF"/>
    <w:rsid w:val="001920E7"/>
    <w:rsid w:val="0019605B"/>
    <w:rsid w:val="001A71DE"/>
    <w:rsid w:val="001C14EB"/>
    <w:rsid w:val="001C74F5"/>
    <w:rsid w:val="001D6C3B"/>
    <w:rsid w:val="001D6C6C"/>
    <w:rsid w:val="001D7328"/>
    <w:rsid w:val="001E2D52"/>
    <w:rsid w:val="001F0837"/>
    <w:rsid w:val="001F3DF4"/>
    <w:rsid w:val="001F45F7"/>
    <w:rsid w:val="001F589E"/>
    <w:rsid w:val="00201030"/>
    <w:rsid w:val="00201B25"/>
    <w:rsid w:val="00205455"/>
    <w:rsid w:val="002103F3"/>
    <w:rsid w:val="002147B4"/>
    <w:rsid w:val="00230CE7"/>
    <w:rsid w:val="00236E67"/>
    <w:rsid w:val="002433B4"/>
    <w:rsid w:val="00246159"/>
    <w:rsid w:val="00257F76"/>
    <w:rsid w:val="00273CDF"/>
    <w:rsid w:val="002844BE"/>
    <w:rsid w:val="0028463E"/>
    <w:rsid w:val="00286A0A"/>
    <w:rsid w:val="0028749C"/>
    <w:rsid w:val="00293C36"/>
    <w:rsid w:val="00297E06"/>
    <w:rsid w:val="002A012B"/>
    <w:rsid w:val="002B598F"/>
    <w:rsid w:val="002C344D"/>
    <w:rsid w:val="002C4B0D"/>
    <w:rsid w:val="002C5489"/>
    <w:rsid w:val="002E00EB"/>
    <w:rsid w:val="002E5F7E"/>
    <w:rsid w:val="002F2D53"/>
    <w:rsid w:val="002F3C52"/>
    <w:rsid w:val="00306A21"/>
    <w:rsid w:val="003111CE"/>
    <w:rsid w:val="00317346"/>
    <w:rsid w:val="00317CAD"/>
    <w:rsid w:val="00324497"/>
    <w:rsid w:val="00325F4B"/>
    <w:rsid w:val="00325FC4"/>
    <w:rsid w:val="003265EA"/>
    <w:rsid w:val="00333F2A"/>
    <w:rsid w:val="00334BCC"/>
    <w:rsid w:val="00340EB2"/>
    <w:rsid w:val="00342B0C"/>
    <w:rsid w:val="003436EC"/>
    <w:rsid w:val="0034471D"/>
    <w:rsid w:val="003453EE"/>
    <w:rsid w:val="00347FCB"/>
    <w:rsid w:val="00353D3C"/>
    <w:rsid w:val="003546D9"/>
    <w:rsid w:val="00360D6B"/>
    <w:rsid w:val="003622CB"/>
    <w:rsid w:val="0036686D"/>
    <w:rsid w:val="00370F07"/>
    <w:rsid w:val="00376CF4"/>
    <w:rsid w:val="00376FA3"/>
    <w:rsid w:val="003828BC"/>
    <w:rsid w:val="0038407D"/>
    <w:rsid w:val="0039362A"/>
    <w:rsid w:val="003A04E0"/>
    <w:rsid w:val="003B012F"/>
    <w:rsid w:val="003B0417"/>
    <w:rsid w:val="003C1686"/>
    <w:rsid w:val="003D0235"/>
    <w:rsid w:val="003D2864"/>
    <w:rsid w:val="003D6016"/>
    <w:rsid w:val="003E2D86"/>
    <w:rsid w:val="003E6EA4"/>
    <w:rsid w:val="003E789E"/>
    <w:rsid w:val="003F1335"/>
    <w:rsid w:val="003F6709"/>
    <w:rsid w:val="00400044"/>
    <w:rsid w:val="00403261"/>
    <w:rsid w:val="00407C82"/>
    <w:rsid w:val="004256A3"/>
    <w:rsid w:val="00431D91"/>
    <w:rsid w:val="00433967"/>
    <w:rsid w:val="00444C7A"/>
    <w:rsid w:val="00445092"/>
    <w:rsid w:val="0045125D"/>
    <w:rsid w:val="00451B3D"/>
    <w:rsid w:val="004556F0"/>
    <w:rsid w:val="00464368"/>
    <w:rsid w:val="00465AF8"/>
    <w:rsid w:val="0046789F"/>
    <w:rsid w:val="00470E2E"/>
    <w:rsid w:val="00473F43"/>
    <w:rsid w:val="0047760A"/>
    <w:rsid w:val="00480968"/>
    <w:rsid w:val="00487083"/>
    <w:rsid w:val="00495058"/>
    <w:rsid w:val="004C73FC"/>
    <w:rsid w:val="004D2EB7"/>
    <w:rsid w:val="004D5D46"/>
    <w:rsid w:val="004E7892"/>
    <w:rsid w:val="004F3A7C"/>
    <w:rsid w:val="004F7087"/>
    <w:rsid w:val="004F7BA5"/>
    <w:rsid w:val="0051446D"/>
    <w:rsid w:val="00517705"/>
    <w:rsid w:val="00520BCA"/>
    <w:rsid w:val="00521798"/>
    <w:rsid w:val="00524126"/>
    <w:rsid w:val="00530443"/>
    <w:rsid w:val="00530968"/>
    <w:rsid w:val="00531D7F"/>
    <w:rsid w:val="00535C02"/>
    <w:rsid w:val="0053774A"/>
    <w:rsid w:val="00541B78"/>
    <w:rsid w:val="00542C98"/>
    <w:rsid w:val="0054784D"/>
    <w:rsid w:val="00554EA4"/>
    <w:rsid w:val="00557336"/>
    <w:rsid w:val="00562887"/>
    <w:rsid w:val="005644B3"/>
    <w:rsid w:val="00571AE3"/>
    <w:rsid w:val="00582C9B"/>
    <w:rsid w:val="00586973"/>
    <w:rsid w:val="00590C86"/>
    <w:rsid w:val="005915F9"/>
    <w:rsid w:val="005A19D9"/>
    <w:rsid w:val="005A3AA1"/>
    <w:rsid w:val="005A4F4B"/>
    <w:rsid w:val="005B1DBA"/>
    <w:rsid w:val="005B2CD8"/>
    <w:rsid w:val="005B43F6"/>
    <w:rsid w:val="005B6A07"/>
    <w:rsid w:val="005B7812"/>
    <w:rsid w:val="005B7D22"/>
    <w:rsid w:val="005C3814"/>
    <w:rsid w:val="005D2AF6"/>
    <w:rsid w:val="005E32DC"/>
    <w:rsid w:val="005E3715"/>
    <w:rsid w:val="0060132D"/>
    <w:rsid w:val="0060552E"/>
    <w:rsid w:val="00620469"/>
    <w:rsid w:val="00622E5E"/>
    <w:rsid w:val="00623987"/>
    <w:rsid w:val="00626FF7"/>
    <w:rsid w:val="00637BD7"/>
    <w:rsid w:val="006457ED"/>
    <w:rsid w:val="006507AE"/>
    <w:rsid w:val="0065281F"/>
    <w:rsid w:val="0067105B"/>
    <w:rsid w:val="00673E3B"/>
    <w:rsid w:val="00682510"/>
    <w:rsid w:val="00682A2E"/>
    <w:rsid w:val="0068479B"/>
    <w:rsid w:val="0069313A"/>
    <w:rsid w:val="006963CB"/>
    <w:rsid w:val="00697937"/>
    <w:rsid w:val="006A10BF"/>
    <w:rsid w:val="006A3D5B"/>
    <w:rsid w:val="006A6037"/>
    <w:rsid w:val="006A630A"/>
    <w:rsid w:val="006B0E27"/>
    <w:rsid w:val="006B3407"/>
    <w:rsid w:val="006C77BC"/>
    <w:rsid w:val="006E3B3A"/>
    <w:rsid w:val="006F2F24"/>
    <w:rsid w:val="006F41F7"/>
    <w:rsid w:val="007014FF"/>
    <w:rsid w:val="00715F5E"/>
    <w:rsid w:val="00727163"/>
    <w:rsid w:val="00727D78"/>
    <w:rsid w:val="007369EF"/>
    <w:rsid w:val="00750CB5"/>
    <w:rsid w:val="00751EEC"/>
    <w:rsid w:val="0075574A"/>
    <w:rsid w:val="00760789"/>
    <w:rsid w:val="00764A0C"/>
    <w:rsid w:val="007652AE"/>
    <w:rsid w:val="00773702"/>
    <w:rsid w:val="00780BBB"/>
    <w:rsid w:val="00781BFB"/>
    <w:rsid w:val="007825E5"/>
    <w:rsid w:val="0078302D"/>
    <w:rsid w:val="00793317"/>
    <w:rsid w:val="0079456F"/>
    <w:rsid w:val="007A0D8C"/>
    <w:rsid w:val="007A5F04"/>
    <w:rsid w:val="007A7DCD"/>
    <w:rsid w:val="007B1008"/>
    <w:rsid w:val="007B25EA"/>
    <w:rsid w:val="007B7C88"/>
    <w:rsid w:val="007C4272"/>
    <w:rsid w:val="007C6AB9"/>
    <w:rsid w:val="007D0F5D"/>
    <w:rsid w:val="007D17FF"/>
    <w:rsid w:val="007D39C0"/>
    <w:rsid w:val="007E6D16"/>
    <w:rsid w:val="007F2E70"/>
    <w:rsid w:val="007F3F41"/>
    <w:rsid w:val="007F72A0"/>
    <w:rsid w:val="00804B22"/>
    <w:rsid w:val="00807861"/>
    <w:rsid w:val="008303BE"/>
    <w:rsid w:val="00835C6F"/>
    <w:rsid w:val="00842A33"/>
    <w:rsid w:val="00847C3E"/>
    <w:rsid w:val="0085139F"/>
    <w:rsid w:val="00856DD2"/>
    <w:rsid w:val="00863534"/>
    <w:rsid w:val="008672D6"/>
    <w:rsid w:val="00867A6D"/>
    <w:rsid w:val="0087490C"/>
    <w:rsid w:val="008770CF"/>
    <w:rsid w:val="00881912"/>
    <w:rsid w:val="0089136F"/>
    <w:rsid w:val="00891A0F"/>
    <w:rsid w:val="008C5F28"/>
    <w:rsid w:val="008C5F6D"/>
    <w:rsid w:val="008E192E"/>
    <w:rsid w:val="008E44DC"/>
    <w:rsid w:val="008F1D8C"/>
    <w:rsid w:val="009014AF"/>
    <w:rsid w:val="00901E14"/>
    <w:rsid w:val="00905442"/>
    <w:rsid w:val="00906D69"/>
    <w:rsid w:val="00910134"/>
    <w:rsid w:val="009109C0"/>
    <w:rsid w:val="009265D9"/>
    <w:rsid w:val="00930B01"/>
    <w:rsid w:val="0093287F"/>
    <w:rsid w:val="00941B5A"/>
    <w:rsid w:val="00942908"/>
    <w:rsid w:val="00961D78"/>
    <w:rsid w:val="00966238"/>
    <w:rsid w:val="009706F1"/>
    <w:rsid w:val="00970C84"/>
    <w:rsid w:val="0097152C"/>
    <w:rsid w:val="00972067"/>
    <w:rsid w:val="009845F0"/>
    <w:rsid w:val="00990B5D"/>
    <w:rsid w:val="00992769"/>
    <w:rsid w:val="00993ED0"/>
    <w:rsid w:val="009A4A4E"/>
    <w:rsid w:val="009A6B7D"/>
    <w:rsid w:val="009A74D8"/>
    <w:rsid w:val="009B359C"/>
    <w:rsid w:val="009B3774"/>
    <w:rsid w:val="009B4BB1"/>
    <w:rsid w:val="009B4EB4"/>
    <w:rsid w:val="009B5931"/>
    <w:rsid w:val="009B7D3D"/>
    <w:rsid w:val="009C1D89"/>
    <w:rsid w:val="009C5994"/>
    <w:rsid w:val="009D4122"/>
    <w:rsid w:val="009D538E"/>
    <w:rsid w:val="009D5D3C"/>
    <w:rsid w:val="009E0803"/>
    <w:rsid w:val="009E3785"/>
    <w:rsid w:val="009E3851"/>
    <w:rsid w:val="009F0770"/>
    <w:rsid w:val="009F323B"/>
    <w:rsid w:val="009F7350"/>
    <w:rsid w:val="00A0247A"/>
    <w:rsid w:val="00A041B5"/>
    <w:rsid w:val="00A1565D"/>
    <w:rsid w:val="00A1593D"/>
    <w:rsid w:val="00A33E69"/>
    <w:rsid w:val="00A43E24"/>
    <w:rsid w:val="00A4642C"/>
    <w:rsid w:val="00A73772"/>
    <w:rsid w:val="00A740CB"/>
    <w:rsid w:val="00A76C7D"/>
    <w:rsid w:val="00A80417"/>
    <w:rsid w:val="00A840C9"/>
    <w:rsid w:val="00A85332"/>
    <w:rsid w:val="00A956C4"/>
    <w:rsid w:val="00AA2C64"/>
    <w:rsid w:val="00AA664D"/>
    <w:rsid w:val="00AA75A0"/>
    <w:rsid w:val="00AA78C8"/>
    <w:rsid w:val="00AB3328"/>
    <w:rsid w:val="00AB412B"/>
    <w:rsid w:val="00AC2103"/>
    <w:rsid w:val="00AC451A"/>
    <w:rsid w:val="00AC77C5"/>
    <w:rsid w:val="00AD17ED"/>
    <w:rsid w:val="00AD302E"/>
    <w:rsid w:val="00AF2ACF"/>
    <w:rsid w:val="00AF425D"/>
    <w:rsid w:val="00B22C70"/>
    <w:rsid w:val="00B26054"/>
    <w:rsid w:val="00B27603"/>
    <w:rsid w:val="00B35D74"/>
    <w:rsid w:val="00B42E43"/>
    <w:rsid w:val="00B602AF"/>
    <w:rsid w:val="00B61FD3"/>
    <w:rsid w:val="00B63807"/>
    <w:rsid w:val="00B677C7"/>
    <w:rsid w:val="00B87FC5"/>
    <w:rsid w:val="00B90ADA"/>
    <w:rsid w:val="00B918D3"/>
    <w:rsid w:val="00BA0386"/>
    <w:rsid w:val="00BB00B6"/>
    <w:rsid w:val="00BB0103"/>
    <w:rsid w:val="00BB1B18"/>
    <w:rsid w:val="00BB37D1"/>
    <w:rsid w:val="00BB382D"/>
    <w:rsid w:val="00BB4795"/>
    <w:rsid w:val="00BC3088"/>
    <w:rsid w:val="00BC4353"/>
    <w:rsid w:val="00BC703A"/>
    <w:rsid w:val="00BD2504"/>
    <w:rsid w:val="00BD3BDD"/>
    <w:rsid w:val="00BE5569"/>
    <w:rsid w:val="00BF07A9"/>
    <w:rsid w:val="00BF1549"/>
    <w:rsid w:val="00BF70E4"/>
    <w:rsid w:val="00C00B99"/>
    <w:rsid w:val="00C146DB"/>
    <w:rsid w:val="00C16486"/>
    <w:rsid w:val="00C3184C"/>
    <w:rsid w:val="00C355B6"/>
    <w:rsid w:val="00C36D62"/>
    <w:rsid w:val="00C560F5"/>
    <w:rsid w:val="00C61FF0"/>
    <w:rsid w:val="00C62C18"/>
    <w:rsid w:val="00C62F73"/>
    <w:rsid w:val="00C6312F"/>
    <w:rsid w:val="00C7269E"/>
    <w:rsid w:val="00C831C2"/>
    <w:rsid w:val="00C849B8"/>
    <w:rsid w:val="00C9152E"/>
    <w:rsid w:val="00C959B2"/>
    <w:rsid w:val="00C97F1D"/>
    <w:rsid w:val="00CA02F2"/>
    <w:rsid w:val="00CB3308"/>
    <w:rsid w:val="00CC05E5"/>
    <w:rsid w:val="00CC501F"/>
    <w:rsid w:val="00CC75BA"/>
    <w:rsid w:val="00CD1DAF"/>
    <w:rsid w:val="00CE2ACD"/>
    <w:rsid w:val="00CE6612"/>
    <w:rsid w:val="00CE7907"/>
    <w:rsid w:val="00D042A5"/>
    <w:rsid w:val="00D15489"/>
    <w:rsid w:val="00D17F74"/>
    <w:rsid w:val="00D227C0"/>
    <w:rsid w:val="00D301E5"/>
    <w:rsid w:val="00D31614"/>
    <w:rsid w:val="00D32BB7"/>
    <w:rsid w:val="00D429BF"/>
    <w:rsid w:val="00D46458"/>
    <w:rsid w:val="00D47DC8"/>
    <w:rsid w:val="00D526B0"/>
    <w:rsid w:val="00D56FD4"/>
    <w:rsid w:val="00D60A7A"/>
    <w:rsid w:val="00D6690B"/>
    <w:rsid w:val="00D70420"/>
    <w:rsid w:val="00D71C04"/>
    <w:rsid w:val="00D72245"/>
    <w:rsid w:val="00D73C36"/>
    <w:rsid w:val="00D744F9"/>
    <w:rsid w:val="00D75827"/>
    <w:rsid w:val="00D7636C"/>
    <w:rsid w:val="00D803A2"/>
    <w:rsid w:val="00D83693"/>
    <w:rsid w:val="00D8455A"/>
    <w:rsid w:val="00D87044"/>
    <w:rsid w:val="00D94780"/>
    <w:rsid w:val="00D97256"/>
    <w:rsid w:val="00D975C7"/>
    <w:rsid w:val="00DA1CF7"/>
    <w:rsid w:val="00DB0317"/>
    <w:rsid w:val="00DC056D"/>
    <w:rsid w:val="00DC0E1B"/>
    <w:rsid w:val="00DC1133"/>
    <w:rsid w:val="00DD3A72"/>
    <w:rsid w:val="00DE1B6E"/>
    <w:rsid w:val="00DE6965"/>
    <w:rsid w:val="00DF6FEA"/>
    <w:rsid w:val="00E07804"/>
    <w:rsid w:val="00E100AC"/>
    <w:rsid w:val="00E100CE"/>
    <w:rsid w:val="00E15380"/>
    <w:rsid w:val="00E17A88"/>
    <w:rsid w:val="00E21ADA"/>
    <w:rsid w:val="00E23A01"/>
    <w:rsid w:val="00E32021"/>
    <w:rsid w:val="00E331FD"/>
    <w:rsid w:val="00E348D7"/>
    <w:rsid w:val="00E40521"/>
    <w:rsid w:val="00E40ED7"/>
    <w:rsid w:val="00E477AC"/>
    <w:rsid w:val="00E478AA"/>
    <w:rsid w:val="00E50444"/>
    <w:rsid w:val="00E51D4D"/>
    <w:rsid w:val="00E543F8"/>
    <w:rsid w:val="00E55851"/>
    <w:rsid w:val="00E56D86"/>
    <w:rsid w:val="00E6038C"/>
    <w:rsid w:val="00E61C08"/>
    <w:rsid w:val="00E62DAB"/>
    <w:rsid w:val="00E67FF0"/>
    <w:rsid w:val="00E72173"/>
    <w:rsid w:val="00E80AB0"/>
    <w:rsid w:val="00E85104"/>
    <w:rsid w:val="00E86EAD"/>
    <w:rsid w:val="00E91707"/>
    <w:rsid w:val="00E939C0"/>
    <w:rsid w:val="00EA1C95"/>
    <w:rsid w:val="00EA4C0F"/>
    <w:rsid w:val="00EB163E"/>
    <w:rsid w:val="00EB1BD9"/>
    <w:rsid w:val="00EB42C8"/>
    <w:rsid w:val="00EB44D2"/>
    <w:rsid w:val="00EB6698"/>
    <w:rsid w:val="00EC4780"/>
    <w:rsid w:val="00EE5CAC"/>
    <w:rsid w:val="00EF66CE"/>
    <w:rsid w:val="00F0388D"/>
    <w:rsid w:val="00F056A4"/>
    <w:rsid w:val="00F14E90"/>
    <w:rsid w:val="00F23770"/>
    <w:rsid w:val="00F24BC3"/>
    <w:rsid w:val="00F274F3"/>
    <w:rsid w:val="00F32E89"/>
    <w:rsid w:val="00F44497"/>
    <w:rsid w:val="00F45F58"/>
    <w:rsid w:val="00F5108E"/>
    <w:rsid w:val="00F5440D"/>
    <w:rsid w:val="00F54707"/>
    <w:rsid w:val="00F550A8"/>
    <w:rsid w:val="00F610CD"/>
    <w:rsid w:val="00F6328E"/>
    <w:rsid w:val="00F65718"/>
    <w:rsid w:val="00F779C7"/>
    <w:rsid w:val="00F809FF"/>
    <w:rsid w:val="00F814D2"/>
    <w:rsid w:val="00F858BB"/>
    <w:rsid w:val="00F87B1B"/>
    <w:rsid w:val="00F94ABF"/>
    <w:rsid w:val="00F97253"/>
    <w:rsid w:val="00FB085B"/>
    <w:rsid w:val="00FC564C"/>
    <w:rsid w:val="00FC56A5"/>
    <w:rsid w:val="00FC5BBD"/>
    <w:rsid w:val="00FD061C"/>
    <w:rsid w:val="00FD3A05"/>
    <w:rsid w:val="00FD4BC4"/>
    <w:rsid w:val="00FD77AC"/>
    <w:rsid w:val="00FE0823"/>
    <w:rsid w:val="00FF1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ecimalSymbol w:val="."/>
  <w:listSeparator w:val=";"/>
  <w15:chartTrackingRefBased/>
  <w15:docId w15:val="{8A883E17-E4F4-424F-8438-149165C88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06D69"/>
    <w:pPr>
      <w:tabs>
        <w:tab w:val="left" w:pos="5103"/>
        <w:tab w:val="left" w:pos="9469"/>
      </w:tabs>
      <w:overflowPunct w:val="0"/>
      <w:autoSpaceDE w:val="0"/>
      <w:autoSpaceDN w:val="0"/>
      <w:adjustRightInd w:val="0"/>
      <w:spacing w:after="40"/>
      <w:textAlignment w:val="baseline"/>
    </w:pPr>
    <w:rPr>
      <w:rFonts w:ascii="Arial" w:hAnsi="Arial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BB4795"/>
    <w:pPr>
      <w:keepNext/>
      <w:keepLines/>
      <w:numPr>
        <w:numId w:val="7"/>
      </w:numPr>
      <w:spacing w:before="480" w:after="24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B26054"/>
    <w:pPr>
      <w:keepNext/>
      <w:keepLines/>
      <w:numPr>
        <w:ilvl w:val="1"/>
        <w:numId w:val="7"/>
      </w:numPr>
      <w:spacing w:before="360" w:after="240"/>
      <w:contextualSpacing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qFormat/>
    <w:rsid w:val="00B26054"/>
    <w:pPr>
      <w:keepNext/>
      <w:keepLines/>
      <w:numPr>
        <w:ilvl w:val="2"/>
        <w:numId w:val="7"/>
      </w:numPr>
      <w:spacing w:before="240" w:after="120"/>
      <w:contextualSpacing/>
      <w:outlineLvl w:val="2"/>
    </w:pPr>
    <w:rPr>
      <w:b/>
    </w:rPr>
  </w:style>
  <w:style w:type="paragraph" w:styleId="berschrift4">
    <w:name w:val="heading 4"/>
    <w:basedOn w:val="berschrift3"/>
    <w:next w:val="Standard"/>
    <w:qFormat/>
    <w:rsid w:val="002C344D"/>
    <w:pPr>
      <w:numPr>
        <w:ilvl w:val="3"/>
      </w:numPr>
      <w:outlineLvl w:val="3"/>
    </w:pPr>
    <w:rPr>
      <w:bCs/>
      <w:i/>
      <w:szCs w:val="28"/>
    </w:rPr>
  </w:style>
  <w:style w:type="paragraph" w:styleId="berschrift5">
    <w:name w:val="heading 5"/>
    <w:basedOn w:val="berschrift4"/>
    <w:next w:val="Standard"/>
    <w:qFormat/>
    <w:rsid w:val="002C344D"/>
    <w:pPr>
      <w:numPr>
        <w:ilvl w:val="4"/>
      </w:numPr>
      <w:outlineLvl w:val="4"/>
    </w:pPr>
    <w:rPr>
      <w:bCs w:val="0"/>
      <w:iCs/>
      <w:color w:val="333333"/>
      <w:szCs w:val="26"/>
    </w:rPr>
  </w:style>
  <w:style w:type="paragraph" w:styleId="berschrift6">
    <w:name w:val="heading 6"/>
    <w:basedOn w:val="berschrift5"/>
    <w:next w:val="Standard"/>
    <w:qFormat/>
    <w:rsid w:val="002C344D"/>
    <w:pPr>
      <w:numPr>
        <w:ilvl w:val="5"/>
      </w:numPr>
      <w:outlineLvl w:val="5"/>
    </w:pPr>
    <w:rPr>
      <w:bCs/>
      <w:color w:val="808080"/>
      <w:szCs w:val="22"/>
    </w:rPr>
  </w:style>
  <w:style w:type="paragraph" w:styleId="berschrift7">
    <w:name w:val="heading 7"/>
    <w:basedOn w:val="berschrift6"/>
    <w:next w:val="Standard"/>
    <w:qFormat/>
    <w:rsid w:val="002C344D"/>
    <w:pPr>
      <w:numPr>
        <w:ilvl w:val="6"/>
      </w:numPr>
      <w:outlineLvl w:val="6"/>
    </w:pPr>
    <w:rPr>
      <w:b w:val="0"/>
    </w:rPr>
  </w:style>
  <w:style w:type="paragraph" w:styleId="berschrift8">
    <w:name w:val="heading 8"/>
    <w:basedOn w:val="berschrift7"/>
    <w:next w:val="Standard"/>
    <w:qFormat/>
    <w:rsid w:val="002C344D"/>
    <w:pPr>
      <w:numPr>
        <w:ilvl w:val="7"/>
      </w:numPr>
      <w:outlineLvl w:val="7"/>
    </w:pPr>
    <w:rPr>
      <w:rFonts w:ascii="Courier New" w:hAnsi="Courier New"/>
      <w:i w:val="0"/>
      <w:iCs w:val="0"/>
      <w:szCs w:val="16"/>
    </w:rPr>
  </w:style>
  <w:style w:type="paragraph" w:styleId="berschrift9">
    <w:name w:val="heading 9"/>
    <w:basedOn w:val="berschrift8"/>
    <w:next w:val="Standard"/>
    <w:qFormat/>
    <w:rsid w:val="002C344D"/>
    <w:pPr>
      <w:numPr>
        <w:ilvl w:val="8"/>
      </w:numPr>
      <w:outlineLvl w:val="8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Standard">
    <w:name w:val="Tabelle Standard"/>
    <w:basedOn w:val="NormaleTabelle"/>
    <w:rsid w:val="002C5489"/>
    <w:pPr>
      <w:spacing w:before="60" w:after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rsid w:val="0034471D"/>
    <w:pPr>
      <w:tabs>
        <w:tab w:val="right" w:pos="9356"/>
      </w:tabs>
      <w:ind w:right="79"/>
      <w:jc w:val="right"/>
    </w:pPr>
    <w:rPr>
      <w:smallCaps/>
      <w:sz w:val="28"/>
      <w:szCs w:val="28"/>
    </w:rPr>
  </w:style>
  <w:style w:type="paragraph" w:styleId="Fuzeile">
    <w:name w:val="footer"/>
    <w:rsid w:val="0085139F"/>
    <w:pPr>
      <w:tabs>
        <w:tab w:val="center" w:pos="4536"/>
        <w:tab w:val="right" w:pos="9072"/>
      </w:tabs>
    </w:pPr>
    <w:rPr>
      <w:rFonts w:ascii="Arial" w:hAnsi="Arial"/>
      <w:sz w:val="16"/>
      <w:szCs w:val="16"/>
      <w:lang w:val="en-GB" w:eastAsia="de-DE"/>
    </w:rPr>
  </w:style>
  <w:style w:type="character" w:customStyle="1" w:styleId="KopfzeileZchn">
    <w:name w:val="Kopfzeile Zchn"/>
    <w:basedOn w:val="Absatz-Standardschriftart"/>
    <w:link w:val="Kopfzeile"/>
    <w:rsid w:val="0034471D"/>
    <w:rPr>
      <w:rFonts w:ascii="Arial" w:hAnsi="Arial"/>
      <w:smallCaps/>
      <w:sz w:val="28"/>
      <w:szCs w:val="28"/>
      <w:lang w:val="en-GB" w:eastAsia="de-DE" w:bidi="ar-SA"/>
    </w:rPr>
  </w:style>
  <w:style w:type="paragraph" w:customStyle="1" w:styleId="Firmenname">
    <w:name w:val="Firmenname"/>
    <w:basedOn w:val="Textkrper"/>
    <w:next w:val="Standard"/>
    <w:rsid w:val="006F2F24"/>
    <w:pPr>
      <w:keepNext/>
      <w:keepLines/>
      <w:pBdr>
        <w:bottom w:val="single" w:sz="6" w:space="4" w:color="auto"/>
      </w:pBdr>
      <w:tabs>
        <w:tab w:val="clear" w:pos="5103"/>
        <w:tab w:val="clear" w:pos="9469"/>
      </w:tabs>
      <w:spacing w:before="120" w:after="60"/>
      <w:jc w:val="right"/>
    </w:pPr>
    <w:rPr>
      <w:b/>
      <w:caps/>
      <w:lang w:val="de-DE"/>
    </w:rPr>
  </w:style>
  <w:style w:type="table" w:styleId="Tabellenraster">
    <w:name w:val="Table Grid"/>
    <w:basedOn w:val="NormaleTabelle"/>
    <w:rsid w:val="006F2F24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A43E24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0B270E"/>
  </w:style>
  <w:style w:type="paragraph" w:styleId="Dokumentstruktur">
    <w:name w:val="Document Map"/>
    <w:basedOn w:val="Standard"/>
    <w:semiHidden/>
    <w:rsid w:val="00BB1B18"/>
    <w:pPr>
      <w:shd w:val="clear" w:color="auto" w:fill="000080"/>
    </w:pPr>
    <w:rPr>
      <w:rFonts w:ascii="Tahoma" w:hAnsi="Tahoma" w:cs="Tahoma"/>
    </w:rPr>
  </w:style>
  <w:style w:type="table" w:customStyle="1" w:styleId="TabelleStandardmitKopfzeile">
    <w:name w:val="Tabelle Standard mit Kopfzeile"/>
    <w:basedOn w:val="TabelleStandard"/>
    <w:rsid w:val="005A4F4B"/>
    <w:tblPr/>
    <w:tblStylePr w:type="firstRow">
      <w:rPr>
        <w:b/>
      </w:rPr>
    </w:tblStylePr>
  </w:style>
  <w:style w:type="numbering" w:styleId="1ai">
    <w:name w:val="Outline List 1"/>
    <w:basedOn w:val="KeineListe"/>
    <w:rsid w:val="00BB1B18"/>
    <w:pPr>
      <w:numPr>
        <w:numId w:val="1"/>
      </w:numPr>
    </w:pPr>
  </w:style>
  <w:style w:type="numbering" w:styleId="111111">
    <w:name w:val="Outline List 2"/>
    <w:basedOn w:val="KeineListe"/>
    <w:rsid w:val="00BB1B18"/>
    <w:pPr>
      <w:numPr>
        <w:numId w:val="2"/>
      </w:numPr>
    </w:pPr>
  </w:style>
  <w:style w:type="paragraph" w:styleId="Textkrper">
    <w:name w:val="Body Text"/>
    <w:basedOn w:val="Standard"/>
    <w:rsid w:val="006F2F24"/>
    <w:pPr>
      <w:spacing w:after="120"/>
    </w:pPr>
  </w:style>
  <w:style w:type="numbering" w:customStyle="1" w:styleId="Aufzhlung">
    <w:name w:val="Aufzählung"/>
    <w:basedOn w:val="KeineListe"/>
    <w:rsid w:val="00B26054"/>
    <w:pPr>
      <w:numPr>
        <w:numId w:val="3"/>
      </w:numPr>
    </w:pPr>
  </w:style>
  <w:style w:type="character" w:customStyle="1" w:styleId="Beschriftungen">
    <w:name w:val="Beschriftungen"/>
    <w:basedOn w:val="Absatz-Standardschriftart"/>
    <w:rsid w:val="00B63807"/>
    <w:rPr>
      <w:i/>
    </w:rPr>
  </w:style>
  <w:style w:type="table" w:customStyle="1" w:styleId="TabelleLayout">
    <w:name w:val="Tabelle Layout"/>
    <w:basedOn w:val="NormaleTabelle"/>
    <w:rsid w:val="00530968"/>
    <w:tblPr/>
  </w:style>
  <w:style w:type="paragraph" w:customStyle="1" w:styleId="Dok-Infos">
    <w:name w:val="Dok-Infos"/>
    <w:rsid w:val="00D8455A"/>
    <w:pPr>
      <w:shd w:val="clear" w:color="auto" w:fill="F3F3F3"/>
      <w:tabs>
        <w:tab w:val="left" w:pos="2115"/>
      </w:tabs>
    </w:pPr>
    <w:rPr>
      <w:rFonts w:ascii="Arial" w:hAnsi="Arial"/>
      <w:bCs/>
      <w:sz w:val="18"/>
      <w:szCs w:val="16"/>
      <w:lang w:val="en-GB" w:eastAsia="de-DE"/>
    </w:rPr>
  </w:style>
  <w:style w:type="paragraph" w:customStyle="1" w:styleId="AdresseErsterAbsatz">
    <w:name w:val="Adresse (Erster Absatz)"/>
    <w:basedOn w:val="Standard"/>
    <w:next w:val="AdresseFolgeabstze"/>
    <w:rsid w:val="00EB1BD9"/>
    <w:pPr>
      <w:spacing w:before="120"/>
      <w:outlineLvl w:val="0"/>
    </w:pPr>
  </w:style>
  <w:style w:type="paragraph" w:customStyle="1" w:styleId="AdresseFolgeabstze">
    <w:name w:val="Adresse (Folgeabsätze)"/>
    <w:basedOn w:val="AdresseErsterAbsatz"/>
    <w:rsid w:val="00EB1BD9"/>
    <w:pPr>
      <w:spacing w:before="0"/>
    </w:pPr>
  </w:style>
  <w:style w:type="paragraph" w:customStyle="1" w:styleId="Rubrik">
    <w:name w:val="Rubrik"/>
    <w:rsid w:val="0085139F"/>
    <w:pPr>
      <w:spacing w:before="240" w:after="60"/>
    </w:pPr>
    <w:rPr>
      <w:rFonts w:ascii="Arial" w:hAnsi="Arial"/>
      <w:bCs/>
      <w:sz w:val="18"/>
      <w:szCs w:val="16"/>
      <w:lang w:val="en-GB" w:eastAsia="de-DE"/>
    </w:rPr>
  </w:style>
  <w:style w:type="paragraph" w:styleId="Titel">
    <w:name w:val="Title"/>
    <w:basedOn w:val="Standard"/>
    <w:qFormat/>
    <w:rsid w:val="000429F2"/>
    <w:pPr>
      <w:spacing w:before="600" w:after="240"/>
    </w:pPr>
    <w:rPr>
      <w:rFonts w:cs="Arial"/>
      <w:b/>
      <w:bCs/>
      <w:kern w:val="28"/>
      <w:sz w:val="34"/>
      <w:szCs w:val="32"/>
    </w:rPr>
  </w:style>
  <w:style w:type="paragraph" w:styleId="Verzeichnis1">
    <w:name w:val="toc 1"/>
    <w:basedOn w:val="Standard"/>
    <w:next w:val="Standard"/>
    <w:autoRedefine/>
    <w:rsid w:val="00535C02"/>
    <w:pPr>
      <w:shd w:val="clear" w:color="auto" w:fill="F3F3F3"/>
      <w:tabs>
        <w:tab w:val="clear" w:pos="5103"/>
        <w:tab w:val="left" w:pos="720"/>
        <w:tab w:val="right" w:leader="dot" w:pos="9072"/>
      </w:tabs>
      <w:spacing w:before="60"/>
      <w:ind w:left="720" w:hanging="720"/>
    </w:pPr>
    <w:rPr>
      <w:b/>
      <w:noProof/>
      <w:szCs w:val="16"/>
    </w:rPr>
  </w:style>
  <w:style w:type="paragraph" w:styleId="Verzeichnis2">
    <w:name w:val="toc 2"/>
    <w:basedOn w:val="Verzeichnis1"/>
    <w:next w:val="Standard"/>
    <w:autoRedefine/>
    <w:rsid w:val="00B26054"/>
    <w:pPr>
      <w:tabs>
        <w:tab w:val="right" w:leader="dot" w:pos="9180"/>
      </w:tabs>
      <w:spacing w:before="0"/>
    </w:pPr>
    <w:rPr>
      <w:b w:val="0"/>
    </w:rPr>
  </w:style>
  <w:style w:type="paragraph" w:styleId="Verzeichnis3">
    <w:name w:val="toc 3"/>
    <w:basedOn w:val="Verzeichnis2"/>
    <w:next w:val="Standard"/>
    <w:autoRedefine/>
    <w:rsid w:val="00B26054"/>
    <w:rPr>
      <w:i/>
    </w:rPr>
  </w:style>
  <w:style w:type="character" w:styleId="Hyperlink">
    <w:name w:val="Hyperlink"/>
    <w:basedOn w:val="Absatz-Standardschriftart"/>
    <w:rsid w:val="002B598F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BB4795"/>
    <w:rPr>
      <w:rFonts w:ascii="Arial" w:hAnsi="Arial"/>
      <w:b/>
      <w:sz w:val="28"/>
      <w:lang w:eastAsia="de-DE"/>
    </w:rPr>
  </w:style>
  <w:style w:type="paragraph" w:styleId="Aufzhlungszeichen">
    <w:name w:val="List Bullet"/>
    <w:basedOn w:val="Standard"/>
    <w:semiHidden/>
    <w:rsid w:val="00CC501F"/>
    <w:pPr>
      <w:numPr>
        <w:numId w:val="4"/>
      </w:numPr>
    </w:pPr>
  </w:style>
  <w:style w:type="paragraph" w:styleId="Aufzhlungszeichen2">
    <w:name w:val="List Bullet 2"/>
    <w:basedOn w:val="Standard"/>
    <w:semiHidden/>
    <w:rsid w:val="00CC501F"/>
    <w:pPr>
      <w:numPr>
        <w:numId w:val="5"/>
      </w:numPr>
    </w:pPr>
  </w:style>
  <w:style w:type="paragraph" w:styleId="Aufzhlungszeichen3">
    <w:name w:val="List Bullet 3"/>
    <w:basedOn w:val="Standard"/>
    <w:semiHidden/>
    <w:rsid w:val="00CC501F"/>
    <w:pPr>
      <w:numPr>
        <w:numId w:val="6"/>
      </w:numPr>
    </w:pPr>
  </w:style>
  <w:style w:type="paragraph" w:styleId="Funotentext">
    <w:name w:val="footnote text"/>
    <w:basedOn w:val="Standard"/>
    <w:rsid w:val="00B26054"/>
    <w:pPr>
      <w:tabs>
        <w:tab w:val="left" w:pos="851"/>
      </w:tabs>
    </w:pPr>
    <w:rPr>
      <w:sz w:val="16"/>
    </w:rPr>
  </w:style>
  <w:style w:type="character" w:styleId="Hervorhebung">
    <w:name w:val="Emphasis"/>
    <w:basedOn w:val="Absatz-Standardschriftart"/>
    <w:qFormat/>
    <w:rsid w:val="00EA1C95"/>
    <w:rPr>
      <w:i/>
      <w:iCs/>
    </w:rPr>
  </w:style>
  <w:style w:type="character" w:styleId="Fett">
    <w:name w:val="Strong"/>
    <w:basedOn w:val="Absatz-Standardschriftart"/>
    <w:uiPriority w:val="22"/>
    <w:qFormat/>
    <w:rsid w:val="00E23A01"/>
    <w:rPr>
      <w:b/>
      <w:bCs/>
    </w:rPr>
  </w:style>
  <w:style w:type="table" w:styleId="Gitternetztabelle1hellAkzent6">
    <w:name w:val="Grid Table 1 Light Accent 6"/>
    <w:basedOn w:val="NormaleTabelle"/>
    <w:uiPriority w:val="46"/>
    <w:rsid w:val="0078302D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enabsatz">
    <w:name w:val="List Paragraph"/>
    <w:basedOn w:val="Standard"/>
    <w:uiPriority w:val="34"/>
    <w:qFormat/>
    <w:rsid w:val="00C00B99"/>
    <w:pPr>
      <w:ind w:left="720"/>
      <w:contextualSpacing/>
    </w:pPr>
  </w:style>
  <w:style w:type="paragraph" w:styleId="KeinLeerraum">
    <w:name w:val="No Spacing"/>
    <w:uiPriority w:val="1"/>
    <w:qFormat/>
    <w:rsid w:val="009A6B7D"/>
    <w:pPr>
      <w:tabs>
        <w:tab w:val="left" w:pos="5103"/>
        <w:tab w:val="left" w:pos="946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30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584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29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5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83878">
          <w:marLeft w:val="3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52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396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8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298603">
          <w:marLeft w:val="3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0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6309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048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697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021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3E751-722A-49C8-A246-A6D5E42F9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35B2E908.dotm</Template>
  <TotalTime>0</TotalTime>
  <Pages>1</Pages>
  <Words>203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Laufen,</vt:lpstr>
    </vt:vector>
  </TitlesOfParts>
  <Company>EMC-Partner AG</Company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Laufen,</dc:title>
  <dc:subject/>
  <dc:creator>Kern Daniel</dc:creator>
  <cp:keywords/>
  <dc:description/>
  <cp:lastModifiedBy>Bedioui Asma</cp:lastModifiedBy>
  <cp:revision>118</cp:revision>
  <cp:lastPrinted>2020-01-17T08:44:00Z</cp:lastPrinted>
  <dcterms:created xsi:type="dcterms:W3CDTF">2020-01-16T14:29:00Z</dcterms:created>
  <dcterms:modified xsi:type="dcterms:W3CDTF">2022-11-29T09:28:00Z</dcterms:modified>
</cp:coreProperties>
</file>